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BBF" w:rsidRPr="000141C8" w:rsidRDefault="002A4BBF">
      <w:pPr>
        <w:ind w:left="708"/>
        <w:rPr>
          <w:rFonts w:ascii="Tahoma" w:hAnsi="Tahoma" w:cs="Tahoma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A4BBF" w:rsidRPr="000141C8" w:rsidRDefault="002A4BBF">
      <w:pPr>
        <w:rPr>
          <w:rFonts w:ascii="Tahoma" w:hAnsi="Tahoma" w:cs="Tahoma"/>
        </w:rPr>
      </w:pPr>
    </w:p>
    <w:p w:rsidR="002A4BBF" w:rsidRPr="000141C8" w:rsidRDefault="002A4BBF">
      <w:pPr>
        <w:rPr>
          <w:rFonts w:ascii="Tahoma" w:hAnsi="Tahoma" w:cs="Tahoma"/>
        </w:rPr>
      </w:pPr>
    </w:p>
    <w:p w:rsidR="002A4BBF" w:rsidRDefault="002A4BBF"/>
    <w:p w:rsidR="003B7F26" w:rsidRDefault="003B7F26"/>
    <w:p w:rsidR="003B7F26" w:rsidRDefault="003B7F26"/>
    <w:p w:rsidR="003B7F26" w:rsidRDefault="00176F2A" w:rsidP="00176F2A">
      <w:pPr>
        <w:tabs>
          <w:tab w:val="left" w:pos="400"/>
        </w:tabs>
      </w:pPr>
      <w:r>
        <w:tab/>
      </w:r>
    </w:p>
    <w:p w:rsidR="00595783" w:rsidRPr="00AF4776" w:rsidRDefault="00595783"/>
    <w:p w:rsidR="002A4BBF" w:rsidRDefault="003B7F26">
      <w:pPr>
        <w:jc w:val="center"/>
        <w:rPr>
          <w:b/>
          <w:bCs/>
        </w:rPr>
      </w:pPr>
      <w:r>
        <w:rPr>
          <w:b/>
          <w:bCs/>
        </w:rPr>
        <w:t xml:space="preserve"> U  I M E   R E P U B L I K E  H R V A T S K E </w:t>
      </w:r>
    </w:p>
    <w:p w:rsidR="003B7F26" w:rsidRPr="00AF4776" w:rsidRDefault="003B7F26">
      <w:pPr>
        <w:jc w:val="center"/>
        <w:rPr>
          <w:b/>
          <w:bCs/>
        </w:rPr>
      </w:pPr>
    </w:p>
    <w:p w:rsidR="002A4BBF" w:rsidRPr="00AF4776" w:rsidRDefault="002A4BBF">
      <w:pPr>
        <w:jc w:val="center"/>
        <w:rPr>
          <w:b/>
          <w:bCs/>
        </w:rPr>
      </w:pPr>
      <w:r w:rsidRPr="00AF4776">
        <w:rPr>
          <w:b/>
          <w:bCs/>
        </w:rPr>
        <w:t>P R E S U D A</w:t>
      </w:r>
    </w:p>
    <w:p w:rsidR="002A4BBF" w:rsidRPr="00AF4776" w:rsidRDefault="002A4BBF" w:rsidP="007E6F1B">
      <w:pPr>
        <w:rPr>
          <w:b/>
          <w:bCs/>
        </w:rPr>
      </w:pPr>
    </w:p>
    <w:p w:rsidR="007E6F1B" w:rsidRPr="00AF4776" w:rsidRDefault="002A4BBF">
      <w:pPr>
        <w:pStyle w:val="Tijeloteksta"/>
      </w:pPr>
      <w:r w:rsidRPr="00AF4776">
        <w:tab/>
        <w:t>Općinski sud u Velikoj Gorici</w:t>
      </w:r>
      <w:r w:rsidR="00BE2B83" w:rsidRPr="00AF4776">
        <w:t xml:space="preserve">, </w:t>
      </w:r>
      <w:r w:rsidRPr="00AF4776">
        <w:t xml:space="preserve">po sucu </w:t>
      </w:r>
      <w:r w:rsidR="00626234" w:rsidRPr="00AF4776">
        <w:t xml:space="preserve">za mladež </w:t>
      </w:r>
      <w:r w:rsidRPr="00AF4776">
        <w:t xml:space="preserve">toga suda </w:t>
      </w:r>
      <w:r w:rsidR="0066689F">
        <w:t>Dubravki Pavišić</w:t>
      </w:r>
      <w:r w:rsidRPr="00AF4776">
        <w:t xml:space="preserve"> kao sucu pojedincu, uz sudjelovanje </w:t>
      </w:r>
      <w:r w:rsidR="0066689F">
        <w:t>Biljane Friščić</w:t>
      </w:r>
      <w:r w:rsidRPr="00AF4776">
        <w:t xml:space="preserve"> kao zapisničara, u kaznenom predmetu protiv </w:t>
      </w:r>
      <w:r w:rsidR="00276198" w:rsidRPr="00AF4776">
        <w:t>okrivljen</w:t>
      </w:r>
      <w:r w:rsidR="00F101FA">
        <w:t>e</w:t>
      </w:r>
      <w:r w:rsidR="00476F74" w:rsidRPr="00AF4776">
        <w:t xml:space="preserve"> </w:t>
      </w:r>
      <w:r w:rsidR="004A79BC">
        <w:t xml:space="preserve">M. R. </w:t>
      </w:r>
      <w:r w:rsidRPr="00AF4776">
        <w:t>op</w:t>
      </w:r>
      <w:r w:rsidR="00276198" w:rsidRPr="00AF4776">
        <w:t>tužen</w:t>
      </w:r>
      <w:r w:rsidR="00F54066">
        <w:t>e</w:t>
      </w:r>
      <w:r w:rsidRPr="00AF4776">
        <w:t xml:space="preserve"> optužni</w:t>
      </w:r>
      <w:r w:rsidR="00E01BA2" w:rsidRPr="00AF4776">
        <w:t>co</w:t>
      </w:r>
      <w:r w:rsidRPr="00AF4776">
        <w:t>m</w:t>
      </w:r>
      <w:r w:rsidR="00E01BA2" w:rsidRPr="00AF4776">
        <w:t xml:space="preserve"> </w:t>
      </w:r>
      <w:r w:rsidR="0092219F" w:rsidRPr="00AF4776">
        <w:t>ODO Velika Gorica br. KMP-DO-</w:t>
      </w:r>
      <w:r w:rsidR="00F54066">
        <w:t>173</w:t>
      </w:r>
      <w:r w:rsidR="00626234" w:rsidRPr="00AF4776">
        <w:t>/</w:t>
      </w:r>
      <w:r w:rsidR="004C27E4" w:rsidRPr="00AF4776">
        <w:t>1</w:t>
      </w:r>
      <w:r w:rsidR="00B63351">
        <w:t>5</w:t>
      </w:r>
      <w:r w:rsidR="00CB7960" w:rsidRPr="00AF4776">
        <w:t xml:space="preserve"> od </w:t>
      </w:r>
      <w:r w:rsidR="00F54066">
        <w:t>20. listopada</w:t>
      </w:r>
      <w:r w:rsidR="00626234" w:rsidRPr="00AF4776">
        <w:t xml:space="preserve"> 20</w:t>
      </w:r>
      <w:r w:rsidR="00BE2B83" w:rsidRPr="00AF4776">
        <w:t>1</w:t>
      </w:r>
      <w:r w:rsidR="00FF3DF1">
        <w:t>5</w:t>
      </w:r>
      <w:r w:rsidR="00CB7960" w:rsidRPr="00AF4776">
        <w:t>.</w:t>
      </w:r>
      <w:r w:rsidRPr="00AF4776">
        <w:t xml:space="preserve">, radi počinjenja kaznenog djela iz čl. </w:t>
      </w:r>
      <w:r w:rsidR="00F54066">
        <w:t>178 st. 1 i 2</w:t>
      </w:r>
      <w:r w:rsidR="004829BA" w:rsidRPr="00AF4776">
        <w:t>.</w:t>
      </w:r>
      <w:r w:rsidRPr="00AF4776">
        <w:t xml:space="preserve"> Kaznenog zakona,</w:t>
      </w:r>
      <w:r w:rsidR="00CB7960" w:rsidRPr="00AF4776">
        <w:t xml:space="preserve"> izvanraspravno</w:t>
      </w:r>
      <w:r w:rsidR="0066689F">
        <w:t>, 1</w:t>
      </w:r>
      <w:r w:rsidR="00AD3BD0">
        <w:t>8</w:t>
      </w:r>
      <w:r w:rsidR="0066689F">
        <w:t>. prosinca</w:t>
      </w:r>
      <w:r w:rsidR="00CB7960" w:rsidRPr="00AF4776">
        <w:t xml:space="preserve"> 20</w:t>
      </w:r>
      <w:r w:rsidR="00BE2B83" w:rsidRPr="00AF4776">
        <w:t>1</w:t>
      </w:r>
      <w:r w:rsidR="00F76301">
        <w:t>5</w:t>
      </w:r>
      <w:r w:rsidR="00E01BA2" w:rsidRPr="00AF4776">
        <w:t>.</w:t>
      </w:r>
    </w:p>
    <w:p w:rsidR="002A4BBF" w:rsidRPr="00AF4776" w:rsidRDefault="00E01BA2" w:rsidP="0078696D">
      <w:pPr>
        <w:pStyle w:val="Tijeloteksta"/>
      </w:pPr>
      <w:r w:rsidRPr="00AF4776">
        <w:t xml:space="preserve"> </w:t>
      </w:r>
    </w:p>
    <w:p w:rsidR="00144B42" w:rsidRPr="0066689F" w:rsidRDefault="002A4BBF" w:rsidP="00144B42">
      <w:pPr>
        <w:jc w:val="center"/>
        <w:rPr>
          <w:bCs/>
        </w:rPr>
      </w:pPr>
      <w:r w:rsidRPr="0066689F">
        <w:rPr>
          <w:bCs/>
        </w:rPr>
        <w:t>p r e s u d i o     j e</w:t>
      </w:r>
    </w:p>
    <w:p w:rsidR="00144B42" w:rsidRPr="0066689F" w:rsidRDefault="00144B42" w:rsidP="00144B42">
      <w:pPr>
        <w:rPr>
          <w:bCs/>
        </w:rPr>
      </w:pPr>
    </w:p>
    <w:p w:rsidR="00144B42" w:rsidRPr="0066689F" w:rsidRDefault="00144B42" w:rsidP="00144B42">
      <w:pPr>
        <w:rPr>
          <w:bCs/>
        </w:rPr>
      </w:pPr>
      <w:r w:rsidRPr="0066689F">
        <w:rPr>
          <w:bCs/>
        </w:rPr>
        <w:tab/>
        <w:t xml:space="preserve">Temeljem čl. </w:t>
      </w:r>
      <w:r w:rsidR="00BF49FE" w:rsidRPr="0066689F">
        <w:rPr>
          <w:bCs/>
        </w:rPr>
        <w:t>541</w:t>
      </w:r>
      <w:r w:rsidRPr="0066689F">
        <w:rPr>
          <w:bCs/>
        </w:rPr>
        <w:t>. st. 1. i 2. Z</w:t>
      </w:r>
      <w:r w:rsidR="00BF49FE" w:rsidRPr="0066689F">
        <w:rPr>
          <w:bCs/>
        </w:rPr>
        <w:t>akona o kaznenom postupku (NN 152/08, 76/09 i 80/11,</w:t>
      </w:r>
      <w:r w:rsidR="00586477" w:rsidRPr="0066689F">
        <w:rPr>
          <w:bCs/>
        </w:rPr>
        <w:t xml:space="preserve"> 91/11-Odluka Ustavnog suda 56/13, 143/12 i 145/13</w:t>
      </w:r>
      <w:r w:rsidR="00BF49FE" w:rsidRPr="0066689F">
        <w:rPr>
          <w:bCs/>
        </w:rPr>
        <w:t xml:space="preserve"> dalje ZKP</w:t>
      </w:r>
      <w:r w:rsidR="00586477" w:rsidRPr="0066689F">
        <w:rPr>
          <w:bCs/>
        </w:rPr>
        <w:t>/08</w:t>
      </w:r>
      <w:r w:rsidR="00BF49FE" w:rsidRPr="0066689F">
        <w:rPr>
          <w:bCs/>
        </w:rPr>
        <w:t>)</w:t>
      </w:r>
      <w:r w:rsidR="00CB7960" w:rsidRPr="0066689F">
        <w:rPr>
          <w:bCs/>
        </w:rPr>
        <w:t xml:space="preserve"> izdaje </w:t>
      </w:r>
      <w:r w:rsidR="00BF49FE" w:rsidRPr="0066689F">
        <w:rPr>
          <w:bCs/>
        </w:rPr>
        <w:t>se</w:t>
      </w:r>
    </w:p>
    <w:p w:rsidR="00144B42" w:rsidRPr="0066689F" w:rsidRDefault="00144B42" w:rsidP="00144B42">
      <w:pPr>
        <w:rPr>
          <w:bCs/>
        </w:rPr>
      </w:pPr>
    </w:p>
    <w:p w:rsidR="00144B42" w:rsidRPr="0066689F" w:rsidRDefault="00144B42" w:rsidP="00144B42">
      <w:pPr>
        <w:rPr>
          <w:bCs/>
        </w:rPr>
      </w:pPr>
      <w:r w:rsidRPr="0066689F">
        <w:rPr>
          <w:bCs/>
        </w:rPr>
        <w:tab/>
      </w:r>
      <w:r w:rsidRPr="0066689F">
        <w:rPr>
          <w:bCs/>
        </w:rPr>
        <w:tab/>
      </w:r>
      <w:r w:rsidRPr="0066689F">
        <w:rPr>
          <w:bCs/>
        </w:rPr>
        <w:tab/>
      </w:r>
      <w:r w:rsidRPr="0066689F">
        <w:rPr>
          <w:bCs/>
        </w:rPr>
        <w:tab/>
      </w:r>
      <w:r w:rsidRPr="0066689F">
        <w:rPr>
          <w:bCs/>
        </w:rPr>
        <w:tab/>
        <w:t>KAZNENI NALOG</w:t>
      </w:r>
    </w:p>
    <w:p w:rsidR="002A4BBF" w:rsidRPr="0066689F" w:rsidRDefault="002A4BBF">
      <w:pPr>
        <w:rPr>
          <w:bCs/>
        </w:rPr>
      </w:pPr>
    </w:p>
    <w:p w:rsidR="00B63351" w:rsidRPr="0066689F" w:rsidRDefault="00FF3DF1" w:rsidP="001E4D94">
      <w:pPr>
        <w:ind w:left="3594" w:hanging="1470"/>
        <w:jc w:val="both"/>
      </w:pPr>
      <w:r w:rsidRPr="0066689F">
        <w:t xml:space="preserve">  </w:t>
      </w:r>
      <w:r w:rsidR="00423571" w:rsidRPr="0066689F">
        <w:t xml:space="preserve">                     </w:t>
      </w:r>
    </w:p>
    <w:tbl>
      <w:tblPr>
        <w:tblW w:w="1393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 w:firstRow="1" w:lastRow="0" w:firstColumn="1" w:lastColumn="0" w:noHBand="0" w:noVBand="0"/>
      </w:tblPr>
      <w:tblGrid>
        <w:gridCol w:w="4644"/>
        <w:gridCol w:w="4644"/>
        <w:gridCol w:w="4644"/>
      </w:tblGrid>
      <w:tr w:rsidR="00E67862" w:rsidRPr="0066689F" w:rsidTr="00E67862">
        <w:tc>
          <w:tcPr>
            <w:tcW w:w="4644" w:type="dxa"/>
          </w:tcPr>
          <w:p w:rsidR="00E67862" w:rsidRPr="0066689F" w:rsidRDefault="00E67862" w:rsidP="00F54066">
            <w:r w:rsidRPr="0066689F">
              <w:t xml:space="preserve">                                                     okrivljen</w:t>
            </w:r>
            <w:r w:rsidR="00F54066">
              <w:t>ica</w:t>
            </w:r>
          </w:p>
        </w:tc>
        <w:tc>
          <w:tcPr>
            <w:tcW w:w="4644" w:type="dxa"/>
          </w:tcPr>
          <w:p w:rsidR="00E67862" w:rsidRPr="00105250" w:rsidRDefault="004A79BC" w:rsidP="00E67862">
            <w:pPr>
              <w:jc w:val="both"/>
            </w:pPr>
            <w:r>
              <w:t xml:space="preserve">M. R. </w:t>
            </w:r>
            <w:r w:rsidR="00F54066">
              <w:t xml:space="preserve">, OIB: </w:t>
            </w:r>
            <w:r>
              <w:t>...</w:t>
            </w:r>
            <w:r w:rsidR="00F54066">
              <w:t xml:space="preserve">, kći </w:t>
            </w:r>
            <w:r>
              <w:t xml:space="preserve">H. A. </w:t>
            </w:r>
            <w:r w:rsidR="00F54066">
              <w:t xml:space="preserve">i </w:t>
            </w:r>
            <w:r>
              <w:t xml:space="preserve">M. </w:t>
            </w:r>
            <w:r w:rsidR="00F54066">
              <w:t xml:space="preserve">rođene </w:t>
            </w:r>
            <w:r>
              <w:t xml:space="preserve">D. </w:t>
            </w:r>
            <w:r w:rsidR="00F54066">
              <w:t xml:space="preserve">, rođena </w:t>
            </w:r>
            <w:r>
              <w:t>...</w:t>
            </w:r>
            <w:r w:rsidR="00F54066">
              <w:t xml:space="preserve">. u </w:t>
            </w:r>
            <w:r>
              <w:t xml:space="preserve">V. </w:t>
            </w:r>
            <w:r w:rsidR="00F54066">
              <w:t xml:space="preserve">, s prebivalištem u </w:t>
            </w:r>
            <w:r>
              <w:t>J.</w:t>
            </w:r>
            <w:r w:rsidR="00F54066">
              <w:t>, državljanka RH, SSS, udana, majka četvero djece, osuđivana presudom Općinskog suda u Virovitici zbog kaznenog djela iz članka 129. stavak 2. KZ na kaznu zatvora od 3 mjeseca uvjetno na 1 godinu i presudom Općinskog suda u Karlovcu broj K-132/13 od 13. kolovoza 2013. zbog kaznenog djela iz članka 129. stavak 2. KZ na novčanu kaznu, nalazi se na slobodi</w:t>
            </w:r>
            <w:r w:rsidR="00E67862" w:rsidRPr="00105250">
              <w:t>,</w:t>
            </w:r>
          </w:p>
          <w:p w:rsidR="00E67862" w:rsidRPr="00105250" w:rsidRDefault="00E67862" w:rsidP="00780263"/>
        </w:tc>
        <w:tc>
          <w:tcPr>
            <w:tcW w:w="4644" w:type="dxa"/>
          </w:tcPr>
          <w:p w:rsidR="00E67862" w:rsidRPr="0066689F" w:rsidRDefault="00E67862" w:rsidP="00E67862">
            <w:pPr>
              <w:jc w:val="both"/>
            </w:pPr>
          </w:p>
        </w:tc>
      </w:tr>
    </w:tbl>
    <w:p w:rsidR="005C2C4F" w:rsidRPr="0066689F" w:rsidRDefault="005C2C4F" w:rsidP="001E4D94">
      <w:pPr>
        <w:ind w:left="3594" w:hanging="1470"/>
        <w:jc w:val="both"/>
      </w:pPr>
    </w:p>
    <w:p w:rsidR="005178A9" w:rsidRPr="0066689F" w:rsidRDefault="005178A9" w:rsidP="005178A9">
      <w:pPr>
        <w:jc w:val="center"/>
      </w:pPr>
      <w:r w:rsidRPr="0066689F">
        <w:t xml:space="preserve">k r i v </w:t>
      </w:r>
      <w:r w:rsidR="00F54066">
        <w:t xml:space="preserve">a   </w:t>
      </w:r>
      <w:r w:rsidRPr="0066689F">
        <w:t xml:space="preserve"> j e</w:t>
      </w:r>
    </w:p>
    <w:p w:rsidR="005178A9" w:rsidRPr="0066689F" w:rsidRDefault="005178A9" w:rsidP="005178A9"/>
    <w:p w:rsidR="007B14EB" w:rsidRDefault="005178A9" w:rsidP="001E4D94">
      <w:pPr>
        <w:ind w:firstLine="708"/>
      </w:pPr>
      <w:r w:rsidRPr="0066689F">
        <w:t>što</w:t>
      </w:r>
      <w:r w:rsidR="00776B64" w:rsidRPr="0066689F">
        <w:t xml:space="preserve"> je:</w:t>
      </w:r>
    </w:p>
    <w:p w:rsidR="00FF73C6" w:rsidRPr="00FF73C6" w:rsidRDefault="00FF73C6" w:rsidP="00FF73C6">
      <w:pPr>
        <w:pStyle w:val="Zaglavlje"/>
        <w:widowControl w:val="0"/>
        <w:tabs>
          <w:tab w:val="clear" w:pos="4536"/>
          <w:tab w:val="clear" w:pos="9072"/>
          <w:tab w:val="right" w:pos="0"/>
        </w:tabs>
        <w:jc w:val="both"/>
      </w:pPr>
      <w:r>
        <w:tab/>
      </w:r>
      <w:r w:rsidRPr="00FF73C6">
        <w:t xml:space="preserve">točno neutvrđenog dana krajem mjeseca ožujka 2015., u </w:t>
      </w:r>
      <w:r w:rsidR="004A79BC">
        <w:t xml:space="preserve">J. </w:t>
      </w:r>
      <w:r w:rsidRPr="00FF73C6">
        <w:t xml:space="preserve">, na društvenoj mreži </w:t>
      </w:r>
      <w:proofErr w:type="spellStart"/>
      <w:r w:rsidRPr="00FF73C6">
        <w:t>Facebook</w:t>
      </w:r>
      <w:proofErr w:type="spellEnd"/>
      <w:r w:rsidRPr="00FF73C6">
        <w:t xml:space="preserve">, na zidu koji je dostupan javnosti,  stavila slike maloljetne djece </w:t>
      </w:r>
      <w:r w:rsidR="004A79BC">
        <w:t xml:space="preserve">A. M. </w:t>
      </w:r>
      <w:r w:rsidRPr="00FF73C6">
        <w:t xml:space="preserve">- </w:t>
      </w:r>
      <w:r w:rsidR="004A79BC">
        <w:t xml:space="preserve">M. </w:t>
      </w:r>
      <w:r w:rsidRPr="00FF73C6">
        <w:t xml:space="preserve">i </w:t>
      </w:r>
      <w:r w:rsidR="004A79BC">
        <w:t xml:space="preserve">M. M. </w:t>
      </w:r>
      <w:r w:rsidRPr="00FF73C6">
        <w:t>te napisala: „druga mala joj u križ gleda, treba na operaciju, nit to ju ne zanima…“, „</w:t>
      </w:r>
      <w:r w:rsidR="004A79BC">
        <w:t xml:space="preserve">M. </w:t>
      </w:r>
      <w:r w:rsidRPr="00FF73C6">
        <w:t>je poremećen, piša i sere u tuš kabinu, malog doji na kavi i mlijeku i cigarama…“</w:t>
      </w:r>
    </w:p>
    <w:p w:rsidR="00FF73C6" w:rsidRPr="00FF73C6" w:rsidRDefault="00FF73C6" w:rsidP="00FF73C6">
      <w:pPr>
        <w:widowControl w:val="0"/>
        <w:tabs>
          <w:tab w:val="right" w:pos="0"/>
        </w:tabs>
        <w:ind w:left="1068"/>
        <w:jc w:val="both"/>
      </w:pPr>
      <w:r w:rsidRPr="00FF73C6">
        <w:tab/>
      </w:r>
    </w:p>
    <w:p w:rsidR="00FF73C6" w:rsidRPr="00FF73C6" w:rsidRDefault="00FF73C6" w:rsidP="00FF73C6">
      <w:pPr>
        <w:widowControl w:val="0"/>
        <w:tabs>
          <w:tab w:val="right" w:pos="0"/>
        </w:tabs>
        <w:jc w:val="both"/>
      </w:pPr>
      <w:r w:rsidRPr="00FF73C6">
        <w:tab/>
        <w:t xml:space="preserve">dakle, prenijela nešto iz osobnog ili obiteljskog života djeteta te na taj način ugrozila njegovu dobrobit, a djelo je počinjeno putem računalnog sustava zbog čega je postalo pristupačno većem broju osoba,  </w:t>
      </w:r>
    </w:p>
    <w:p w:rsidR="00FF73C6" w:rsidRPr="00FF73C6" w:rsidRDefault="00FF73C6" w:rsidP="00FF73C6">
      <w:pPr>
        <w:widowControl w:val="0"/>
        <w:tabs>
          <w:tab w:val="right" w:pos="0"/>
          <w:tab w:val="center" w:pos="4153"/>
          <w:tab w:val="right" w:pos="8306"/>
        </w:tabs>
      </w:pPr>
    </w:p>
    <w:p w:rsidR="00FF73C6" w:rsidRPr="00FF73C6" w:rsidRDefault="00FF73C6" w:rsidP="00FF73C6">
      <w:pPr>
        <w:widowControl w:val="0"/>
        <w:tabs>
          <w:tab w:val="right" w:pos="0"/>
        </w:tabs>
        <w:jc w:val="both"/>
      </w:pPr>
      <w:r w:rsidRPr="00FF73C6">
        <w:tab/>
      </w:r>
      <w:r>
        <w:t>čime je</w:t>
      </w:r>
      <w:r w:rsidRPr="00FF73C6">
        <w:t xml:space="preserve"> počinila kazneno djelo protiv braka, obitelji i djece – povrede privatnosti djeteta – opisano u članku 178. stavak 1. u svezi s člankom 2. Kaznenog zakona, a kažnjivo po članku 178. stavak 2. Kaznenog zakona, </w:t>
      </w:r>
    </w:p>
    <w:p w:rsidR="00F54066" w:rsidRPr="0066689F" w:rsidRDefault="00F54066" w:rsidP="00725BA3">
      <w:pPr>
        <w:jc w:val="both"/>
        <w:rPr>
          <w:bCs/>
          <w:snapToGrid w:val="0"/>
        </w:rPr>
      </w:pPr>
    </w:p>
    <w:p w:rsidR="00397791" w:rsidRPr="0066689F" w:rsidRDefault="00397791" w:rsidP="00397791">
      <w:pPr>
        <w:ind w:firstLine="708"/>
        <w:jc w:val="both"/>
      </w:pPr>
      <w:r w:rsidRPr="0066689F">
        <w:t>pa se okrivljeno</w:t>
      </w:r>
      <w:r w:rsidR="00FF73C6">
        <w:t xml:space="preserve">j </w:t>
      </w:r>
      <w:r w:rsidR="004A79BC">
        <w:t xml:space="preserve">M. R. </w:t>
      </w:r>
      <w:r w:rsidRPr="0066689F">
        <w:t xml:space="preserve">temeljem čl. </w:t>
      </w:r>
      <w:r w:rsidR="006C670B" w:rsidRPr="0066689F">
        <w:t>17</w:t>
      </w:r>
      <w:r w:rsidR="00FF73C6">
        <w:t>8</w:t>
      </w:r>
      <w:r w:rsidRPr="0066689F">
        <w:t>. st. 2. Kaznenog zakona</w:t>
      </w:r>
      <w:r w:rsidR="006A3BF9" w:rsidRPr="0066689F">
        <w:t xml:space="preserve"> (KZ/11)</w:t>
      </w:r>
      <w:r w:rsidRPr="0066689F">
        <w:t xml:space="preserve"> u odnosu </w:t>
      </w:r>
      <w:r w:rsidR="009C7CC0">
        <w:t xml:space="preserve">na </w:t>
      </w:r>
      <w:r w:rsidR="00FF73C6">
        <w:t>maloljetnu</w:t>
      </w:r>
      <w:r w:rsidR="009C7CC0">
        <w:t xml:space="preserve"> </w:t>
      </w:r>
      <w:r w:rsidR="004A79BC">
        <w:t xml:space="preserve">M. M. </w:t>
      </w:r>
    </w:p>
    <w:p w:rsidR="00397791" w:rsidRPr="0066689F" w:rsidRDefault="00397791" w:rsidP="00397791">
      <w:pPr>
        <w:ind w:firstLine="708"/>
        <w:jc w:val="both"/>
      </w:pPr>
    </w:p>
    <w:p w:rsidR="00397791" w:rsidRPr="0066689F" w:rsidRDefault="00C55A4E" w:rsidP="00397791">
      <w:pPr>
        <w:jc w:val="center"/>
        <w:rPr>
          <w:bCs/>
        </w:rPr>
      </w:pPr>
      <w:r w:rsidRPr="0066689F">
        <w:rPr>
          <w:bCs/>
        </w:rPr>
        <w:t>u t v r đ u j e</w:t>
      </w:r>
    </w:p>
    <w:p w:rsidR="00397791" w:rsidRPr="0066689F" w:rsidRDefault="00397791" w:rsidP="00397791">
      <w:pPr>
        <w:jc w:val="center"/>
        <w:rPr>
          <w:bCs/>
        </w:rPr>
      </w:pPr>
    </w:p>
    <w:p w:rsidR="00397791" w:rsidRDefault="00397791" w:rsidP="00397791">
      <w:pPr>
        <w:jc w:val="center"/>
        <w:rPr>
          <w:bCs/>
        </w:rPr>
      </w:pPr>
      <w:r w:rsidRPr="0066689F">
        <w:rPr>
          <w:bCs/>
        </w:rPr>
        <w:t xml:space="preserve"> KAZNA ZATVORA U TRAJANJU OD </w:t>
      </w:r>
      <w:r w:rsidR="00FF73C6">
        <w:rPr>
          <w:bCs/>
        </w:rPr>
        <w:t>4 (ČETIRI</w:t>
      </w:r>
      <w:r w:rsidR="00FB7F9C">
        <w:rPr>
          <w:bCs/>
        </w:rPr>
        <w:t>)</w:t>
      </w:r>
      <w:r w:rsidRPr="0066689F">
        <w:rPr>
          <w:bCs/>
        </w:rPr>
        <w:t xml:space="preserve"> MJESEC</w:t>
      </w:r>
      <w:r w:rsidR="00FF73C6">
        <w:rPr>
          <w:bCs/>
        </w:rPr>
        <w:t>A</w:t>
      </w:r>
    </w:p>
    <w:p w:rsidR="00397791" w:rsidRPr="0066689F" w:rsidRDefault="00397791" w:rsidP="00397791">
      <w:pPr>
        <w:jc w:val="center"/>
        <w:rPr>
          <w:bCs/>
        </w:rPr>
      </w:pPr>
      <w:r w:rsidRPr="0066689F">
        <w:rPr>
          <w:bCs/>
        </w:rPr>
        <w:t xml:space="preserve"> </w:t>
      </w:r>
    </w:p>
    <w:p w:rsidR="00397791" w:rsidRPr="0066689F" w:rsidRDefault="00FF73C6" w:rsidP="00397791">
      <w:pPr>
        <w:ind w:firstLine="708"/>
        <w:jc w:val="both"/>
      </w:pPr>
      <w:r>
        <w:t xml:space="preserve">pa se okrivljenoj </w:t>
      </w:r>
      <w:r w:rsidR="004A79BC">
        <w:t xml:space="preserve">M. R. </w:t>
      </w:r>
      <w:r w:rsidR="00397791" w:rsidRPr="0066689F">
        <w:t xml:space="preserve">temeljem čl. </w:t>
      </w:r>
      <w:r w:rsidR="006C670B" w:rsidRPr="0066689F">
        <w:t>17</w:t>
      </w:r>
      <w:r>
        <w:t>8</w:t>
      </w:r>
      <w:r w:rsidR="00397791" w:rsidRPr="0066689F">
        <w:t>. st. 2. K</w:t>
      </w:r>
      <w:r w:rsidR="008C540F" w:rsidRPr="0066689F">
        <w:t>aznenog zakona</w:t>
      </w:r>
      <w:r w:rsidR="006A3BF9" w:rsidRPr="0066689F">
        <w:t xml:space="preserve"> (KZ/11)</w:t>
      </w:r>
      <w:r w:rsidR="008C540F" w:rsidRPr="0066689F">
        <w:t xml:space="preserve"> u odnosu na</w:t>
      </w:r>
      <w:r w:rsidR="00725BA3" w:rsidRPr="0066689F">
        <w:t xml:space="preserve"> </w:t>
      </w:r>
      <w:r>
        <w:t xml:space="preserve">maloljetnog </w:t>
      </w:r>
      <w:r w:rsidR="004A79BC">
        <w:t xml:space="preserve">M. M. </w:t>
      </w:r>
    </w:p>
    <w:p w:rsidR="00397791" w:rsidRPr="0066689F" w:rsidRDefault="00397791" w:rsidP="00397791">
      <w:pPr>
        <w:ind w:firstLine="708"/>
        <w:jc w:val="both"/>
      </w:pPr>
    </w:p>
    <w:p w:rsidR="00397791" w:rsidRPr="0066689F" w:rsidRDefault="00C55A4E" w:rsidP="00397791">
      <w:pPr>
        <w:jc w:val="center"/>
        <w:rPr>
          <w:bCs/>
        </w:rPr>
      </w:pPr>
      <w:r w:rsidRPr="0066689F">
        <w:rPr>
          <w:bCs/>
        </w:rPr>
        <w:t>u t v r đ u j e</w:t>
      </w:r>
    </w:p>
    <w:p w:rsidR="00397791" w:rsidRPr="0066689F" w:rsidRDefault="00397791" w:rsidP="00397791">
      <w:pPr>
        <w:jc w:val="center"/>
        <w:rPr>
          <w:bCs/>
        </w:rPr>
      </w:pPr>
    </w:p>
    <w:p w:rsidR="00FF73C6" w:rsidRPr="0066689F" w:rsidRDefault="00397791" w:rsidP="00FF73C6">
      <w:pPr>
        <w:jc w:val="center"/>
        <w:rPr>
          <w:bCs/>
        </w:rPr>
      </w:pPr>
      <w:r w:rsidRPr="0066689F">
        <w:rPr>
          <w:bCs/>
        </w:rPr>
        <w:t xml:space="preserve"> KAZNA ZATVORA U TRAJANJU </w:t>
      </w:r>
      <w:r w:rsidR="00FB7F9C">
        <w:rPr>
          <w:bCs/>
        </w:rPr>
        <w:t xml:space="preserve">OD </w:t>
      </w:r>
      <w:r w:rsidR="00FF73C6">
        <w:rPr>
          <w:bCs/>
        </w:rPr>
        <w:t>4 (ČETIRI)</w:t>
      </w:r>
      <w:r w:rsidR="00FF73C6" w:rsidRPr="0066689F">
        <w:rPr>
          <w:bCs/>
        </w:rPr>
        <w:t xml:space="preserve"> MJESEC</w:t>
      </w:r>
      <w:r w:rsidR="00FF73C6">
        <w:rPr>
          <w:bCs/>
        </w:rPr>
        <w:t>A</w:t>
      </w:r>
    </w:p>
    <w:p w:rsidR="00397791" w:rsidRPr="0066689F" w:rsidRDefault="00397791" w:rsidP="00397791">
      <w:pPr>
        <w:jc w:val="center"/>
        <w:rPr>
          <w:bCs/>
        </w:rPr>
      </w:pPr>
    </w:p>
    <w:p w:rsidR="00397791" w:rsidRPr="0066689F" w:rsidRDefault="00397791" w:rsidP="00397791">
      <w:pPr>
        <w:jc w:val="center"/>
        <w:rPr>
          <w:bCs/>
        </w:rPr>
      </w:pPr>
      <w:r w:rsidRPr="0066689F">
        <w:rPr>
          <w:bCs/>
        </w:rPr>
        <w:t xml:space="preserve">te se temeljem čl. </w:t>
      </w:r>
      <w:r w:rsidR="000529B4" w:rsidRPr="0066689F">
        <w:rPr>
          <w:bCs/>
        </w:rPr>
        <w:t>51</w:t>
      </w:r>
      <w:r w:rsidRPr="0066689F">
        <w:rPr>
          <w:bCs/>
        </w:rPr>
        <w:t>. st. 2. Kaznenog zakona</w:t>
      </w:r>
      <w:r w:rsidR="006A3BF9" w:rsidRPr="0066689F">
        <w:rPr>
          <w:bCs/>
        </w:rPr>
        <w:t xml:space="preserve"> (KZ/11)</w:t>
      </w:r>
      <w:r w:rsidR="00FF73C6">
        <w:rPr>
          <w:bCs/>
        </w:rPr>
        <w:t xml:space="preserve"> okrivljenica </w:t>
      </w:r>
      <w:r w:rsidR="004A79BC">
        <w:rPr>
          <w:bCs/>
        </w:rPr>
        <w:t xml:space="preserve">M. R. </w:t>
      </w:r>
    </w:p>
    <w:p w:rsidR="00397791" w:rsidRPr="0066689F" w:rsidRDefault="00397791" w:rsidP="00397791">
      <w:pPr>
        <w:jc w:val="center"/>
        <w:rPr>
          <w:bCs/>
        </w:rPr>
      </w:pPr>
    </w:p>
    <w:p w:rsidR="00397791" w:rsidRPr="0066689F" w:rsidRDefault="00397791" w:rsidP="00397791">
      <w:pPr>
        <w:jc w:val="center"/>
        <w:rPr>
          <w:bCs/>
        </w:rPr>
      </w:pPr>
      <w:r w:rsidRPr="0066689F">
        <w:rPr>
          <w:bCs/>
        </w:rPr>
        <w:t>o s u đ u j e</w:t>
      </w:r>
    </w:p>
    <w:p w:rsidR="00397791" w:rsidRPr="0066689F" w:rsidRDefault="00397791" w:rsidP="00397791">
      <w:pPr>
        <w:jc w:val="center"/>
        <w:rPr>
          <w:bCs/>
        </w:rPr>
      </w:pPr>
    </w:p>
    <w:p w:rsidR="00FF73C6" w:rsidRPr="0066689F" w:rsidRDefault="00397791" w:rsidP="00FF73C6">
      <w:pPr>
        <w:jc w:val="center"/>
        <w:rPr>
          <w:bCs/>
        </w:rPr>
      </w:pPr>
      <w:r w:rsidRPr="0066689F">
        <w:rPr>
          <w:bCs/>
        </w:rPr>
        <w:t xml:space="preserve">NA JEDINSTVENU KAZNU ZATVORA U TRAJANJU OD </w:t>
      </w:r>
      <w:r w:rsidR="00FF73C6">
        <w:rPr>
          <w:bCs/>
        </w:rPr>
        <w:t>6 (ŠEST)</w:t>
      </w:r>
      <w:r w:rsidR="00FF73C6" w:rsidRPr="0066689F">
        <w:rPr>
          <w:bCs/>
        </w:rPr>
        <w:t xml:space="preserve"> MJESEC</w:t>
      </w:r>
      <w:r w:rsidR="00FF73C6">
        <w:rPr>
          <w:bCs/>
        </w:rPr>
        <w:t>I</w:t>
      </w:r>
    </w:p>
    <w:p w:rsidR="00397791" w:rsidRPr="0066689F" w:rsidRDefault="00397791" w:rsidP="00397791">
      <w:pPr>
        <w:jc w:val="center"/>
        <w:rPr>
          <w:bCs/>
        </w:rPr>
      </w:pPr>
    </w:p>
    <w:p w:rsidR="00397791" w:rsidRPr="0066689F" w:rsidRDefault="00397791" w:rsidP="00397791">
      <w:pPr>
        <w:jc w:val="center"/>
        <w:rPr>
          <w:bCs/>
        </w:rPr>
      </w:pPr>
    </w:p>
    <w:p w:rsidR="00397791" w:rsidRPr="0066689F" w:rsidRDefault="00397791" w:rsidP="00397791">
      <w:pPr>
        <w:rPr>
          <w:bCs/>
        </w:rPr>
      </w:pPr>
      <w:r w:rsidRPr="0066689F">
        <w:rPr>
          <w:bCs/>
        </w:rPr>
        <w:tab/>
        <w:t xml:space="preserve">te </w:t>
      </w:r>
      <w:r w:rsidR="00FF73C6">
        <w:rPr>
          <w:bCs/>
        </w:rPr>
        <w:t>joj</w:t>
      </w:r>
      <w:r w:rsidRPr="0066689F">
        <w:rPr>
          <w:bCs/>
        </w:rPr>
        <w:t xml:space="preserve"> se na temelju čl.</w:t>
      </w:r>
      <w:r w:rsidR="00C8095C" w:rsidRPr="0066689F">
        <w:rPr>
          <w:bCs/>
        </w:rPr>
        <w:t xml:space="preserve"> </w:t>
      </w:r>
      <w:r w:rsidR="000529B4" w:rsidRPr="0066689F">
        <w:rPr>
          <w:bCs/>
        </w:rPr>
        <w:t>56</w:t>
      </w:r>
      <w:r w:rsidR="005178A9" w:rsidRPr="0066689F">
        <w:rPr>
          <w:bCs/>
        </w:rPr>
        <w:t xml:space="preserve"> st. 1 i 2 </w:t>
      </w:r>
      <w:r w:rsidRPr="0066689F">
        <w:rPr>
          <w:bCs/>
        </w:rPr>
        <w:t xml:space="preserve"> Kaznenog zakona</w:t>
      </w:r>
      <w:r w:rsidR="006A3BF9" w:rsidRPr="0066689F">
        <w:rPr>
          <w:bCs/>
        </w:rPr>
        <w:t xml:space="preserve"> (KZ</w:t>
      </w:r>
      <w:r w:rsidR="00FB7F9C">
        <w:rPr>
          <w:bCs/>
        </w:rPr>
        <w:t>/</w:t>
      </w:r>
      <w:r w:rsidR="006A3BF9" w:rsidRPr="0066689F">
        <w:rPr>
          <w:bCs/>
        </w:rPr>
        <w:t>11)</w:t>
      </w:r>
    </w:p>
    <w:p w:rsidR="00397791" w:rsidRPr="0066689F" w:rsidRDefault="00397791" w:rsidP="00397791">
      <w:pPr>
        <w:rPr>
          <w:bCs/>
        </w:rPr>
      </w:pPr>
    </w:p>
    <w:p w:rsidR="00397791" w:rsidRPr="0066689F" w:rsidRDefault="005178A9" w:rsidP="00397791">
      <w:pPr>
        <w:jc w:val="center"/>
        <w:rPr>
          <w:bCs/>
        </w:rPr>
      </w:pPr>
      <w:r w:rsidRPr="0066689F">
        <w:rPr>
          <w:bCs/>
        </w:rPr>
        <w:t>i z r i č e</w:t>
      </w:r>
    </w:p>
    <w:p w:rsidR="00397791" w:rsidRPr="0066689F" w:rsidRDefault="00397791" w:rsidP="00397791">
      <w:pPr>
        <w:jc w:val="center"/>
        <w:rPr>
          <w:bCs/>
        </w:rPr>
      </w:pPr>
    </w:p>
    <w:p w:rsidR="00397791" w:rsidRPr="0066689F" w:rsidRDefault="00397791" w:rsidP="00397791">
      <w:pPr>
        <w:jc w:val="center"/>
        <w:rPr>
          <w:bCs/>
        </w:rPr>
      </w:pPr>
      <w:r w:rsidRPr="0066689F">
        <w:rPr>
          <w:bCs/>
        </w:rPr>
        <w:t>UVJETNA OSUDA</w:t>
      </w:r>
    </w:p>
    <w:p w:rsidR="00397791" w:rsidRPr="0066689F" w:rsidRDefault="00397791" w:rsidP="00397791">
      <w:pPr>
        <w:rPr>
          <w:bCs/>
        </w:rPr>
      </w:pPr>
    </w:p>
    <w:p w:rsidR="008667BE" w:rsidRDefault="00397791" w:rsidP="008667BE">
      <w:pPr>
        <w:ind w:firstLine="708"/>
        <w:jc w:val="both"/>
        <w:rPr>
          <w:bCs/>
        </w:rPr>
      </w:pPr>
      <w:r w:rsidRPr="0066689F">
        <w:rPr>
          <w:bCs/>
        </w:rPr>
        <w:t>pa se kazna zatvora na koju je okrivljen</w:t>
      </w:r>
      <w:r w:rsidR="008667BE">
        <w:rPr>
          <w:bCs/>
        </w:rPr>
        <w:t xml:space="preserve">ica </w:t>
      </w:r>
      <w:r w:rsidR="004A79BC">
        <w:rPr>
          <w:bCs/>
        </w:rPr>
        <w:t xml:space="preserve">M. R. </w:t>
      </w:r>
      <w:r w:rsidR="00E532CF" w:rsidRPr="0066689F">
        <w:rPr>
          <w:bCs/>
        </w:rPr>
        <w:t>osuđen</w:t>
      </w:r>
      <w:r w:rsidR="008667BE">
        <w:rPr>
          <w:bCs/>
        </w:rPr>
        <w:t>a</w:t>
      </w:r>
      <w:r w:rsidR="00E532CF" w:rsidRPr="0066689F">
        <w:rPr>
          <w:bCs/>
        </w:rPr>
        <w:t xml:space="preserve"> neće izvršiti ako ist</w:t>
      </w:r>
      <w:r w:rsidR="008667BE">
        <w:rPr>
          <w:bCs/>
        </w:rPr>
        <w:t xml:space="preserve">a </w:t>
      </w:r>
      <w:r w:rsidRPr="0066689F">
        <w:rPr>
          <w:bCs/>
        </w:rPr>
        <w:t xml:space="preserve">u roku od </w:t>
      </w:r>
      <w:r w:rsidR="008667BE">
        <w:rPr>
          <w:bCs/>
        </w:rPr>
        <w:t>2 (dvije</w:t>
      </w:r>
      <w:r w:rsidRPr="0066689F">
        <w:rPr>
          <w:bCs/>
        </w:rPr>
        <w:t>) godine ne počin</w:t>
      </w:r>
      <w:r w:rsidR="008667BE">
        <w:rPr>
          <w:bCs/>
        </w:rPr>
        <w:t>i</w:t>
      </w:r>
      <w:r w:rsidRPr="0066689F">
        <w:rPr>
          <w:bCs/>
        </w:rPr>
        <w:t xml:space="preserve"> novo kazneno djelo</w:t>
      </w:r>
      <w:r w:rsidR="008667BE">
        <w:rPr>
          <w:bCs/>
        </w:rPr>
        <w:t>.</w:t>
      </w:r>
    </w:p>
    <w:p w:rsidR="00FB7F9C" w:rsidRPr="0066689F" w:rsidRDefault="00FB7F9C" w:rsidP="008667BE">
      <w:pPr>
        <w:ind w:firstLine="708"/>
        <w:jc w:val="both"/>
        <w:rPr>
          <w:bCs/>
        </w:rPr>
      </w:pPr>
      <w:r>
        <w:rPr>
          <w:bCs/>
        </w:rPr>
        <w:t xml:space="preserve"> </w:t>
      </w:r>
    </w:p>
    <w:p w:rsidR="00380F9A" w:rsidRDefault="005178A9" w:rsidP="005F226C">
      <w:pPr>
        <w:ind w:firstLine="708"/>
        <w:jc w:val="both"/>
        <w:rPr>
          <w:bCs/>
        </w:rPr>
      </w:pPr>
      <w:r w:rsidRPr="0066689F">
        <w:rPr>
          <w:bCs/>
        </w:rPr>
        <w:t>Temeljem čl. 148 st. 1, a u svezi s čl. 145 st. 2 točka 6 Zakona o kaznenom postupku okrivljen</w:t>
      </w:r>
      <w:r w:rsidR="008667BE">
        <w:rPr>
          <w:bCs/>
        </w:rPr>
        <w:t xml:space="preserve">ica </w:t>
      </w:r>
      <w:r w:rsidRPr="0066689F">
        <w:rPr>
          <w:bCs/>
        </w:rPr>
        <w:t xml:space="preserve"> je dužn</w:t>
      </w:r>
      <w:r w:rsidR="008667BE">
        <w:rPr>
          <w:bCs/>
        </w:rPr>
        <w:t>a</w:t>
      </w:r>
      <w:r w:rsidRPr="0066689F">
        <w:rPr>
          <w:bCs/>
        </w:rPr>
        <w:t xml:space="preserve"> nadoknaditi troškove kaznenog </w:t>
      </w:r>
      <w:r w:rsidR="00A2051A" w:rsidRPr="0066689F">
        <w:rPr>
          <w:bCs/>
        </w:rPr>
        <w:t xml:space="preserve">postupka </w:t>
      </w:r>
      <w:r w:rsidRPr="0066689F">
        <w:rPr>
          <w:bCs/>
        </w:rPr>
        <w:t>u paušalnom iznosu od 5</w:t>
      </w:r>
      <w:r w:rsidR="0078696D" w:rsidRPr="0066689F">
        <w:rPr>
          <w:bCs/>
        </w:rPr>
        <w:t>00,00 kuna, a sve to u roku od 9</w:t>
      </w:r>
      <w:r w:rsidRPr="0066689F">
        <w:rPr>
          <w:bCs/>
        </w:rPr>
        <w:t>0 da</w:t>
      </w:r>
      <w:r w:rsidR="00ED795E" w:rsidRPr="0066689F">
        <w:rPr>
          <w:bCs/>
        </w:rPr>
        <w:t>na od pravomoćnosti ove presude</w:t>
      </w:r>
      <w:r w:rsidR="004E3B25" w:rsidRPr="0066689F">
        <w:rPr>
          <w:bCs/>
        </w:rPr>
        <w:t>.</w:t>
      </w:r>
    </w:p>
    <w:p w:rsidR="005F226C" w:rsidRDefault="005F226C" w:rsidP="005F226C">
      <w:pPr>
        <w:ind w:firstLine="708"/>
        <w:jc w:val="both"/>
        <w:rPr>
          <w:bCs/>
        </w:rPr>
      </w:pPr>
    </w:p>
    <w:p w:rsidR="00380F9A" w:rsidRDefault="00380F9A" w:rsidP="007E6F1B">
      <w:pPr>
        <w:rPr>
          <w:bCs/>
        </w:rPr>
      </w:pPr>
    </w:p>
    <w:p w:rsidR="007E6F1B" w:rsidRPr="0066689F" w:rsidRDefault="00397791" w:rsidP="007E6F1B">
      <w:pPr>
        <w:rPr>
          <w:bCs/>
        </w:rPr>
      </w:pPr>
      <w:r w:rsidRPr="0066689F">
        <w:rPr>
          <w:bCs/>
        </w:rPr>
        <w:tab/>
      </w:r>
      <w:r w:rsidRPr="0066689F">
        <w:rPr>
          <w:bCs/>
        </w:rPr>
        <w:tab/>
      </w:r>
      <w:r w:rsidRPr="0066689F">
        <w:rPr>
          <w:bCs/>
        </w:rPr>
        <w:tab/>
      </w:r>
      <w:r w:rsidRPr="0066689F">
        <w:rPr>
          <w:bCs/>
        </w:rPr>
        <w:tab/>
      </w:r>
      <w:r w:rsidRPr="0066689F">
        <w:rPr>
          <w:bCs/>
        </w:rPr>
        <w:tab/>
        <w:t>Obrazloženje</w:t>
      </w:r>
    </w:p>
    <w:p w:rsidR="007E6F1B" w:rsidRPr="0066689F" w:rsidRDefault="007E6F1B" w:rsidP="007E6F1B">
      <w:pPr>
        <w:rPr>
          <w:bCs/>
        </w:rPr>
      </w:pPr>
    </w:p>
    <w:p w:rsidR="00397791" w:rsidRPr="0066689F" w:rsidRDefault="00397791" w:rsidP="00397791">
      <w:pPr>
        <w:pStyle w:val="Tijeloteksta"/>
      </w:pPr>
      <w:r w:rsidRPr="0066689F">
        <w:tab/>
        <w:t>ODO u Velikoj Gorici podnijelo je uvodno citiranu optužnicu s prijedlogom za izdavanje kaznenog naloga, protiv okrivljen</w:t>
      </w:r>
      <w:r w:rsidR="008667BE">
        <w:t xml:space="preserve">e </w:t>
      </w:r>
      <w:r w:rsidR="004A79BC">
        <w:t xml:space="preserve">M. R. </w:t>
      </w:r>
      <w:r w:rsidRPr="0066689F">
        <w:t xml:space="preserve">, zbog kaznenog djela iz čl. </w:t>
      </w:r>
      <w:r w:rsidR="000529B4" w:rsidRPr="0066689F">
        <w:t>17</w:t>
      </w:r>
      <w:r w:rsidR="008667BE">
        <w:t>8</w:t>
      </w:r>
      <w:r w:rsidRPr="0066689F">
        <w:t xml:space="preserve">. st. </w:t>
      </w:r>
      <w:r w:rsidR="00FB4F8D" w:rsidRPr="0066689F">
        <w:t xml:space="preserve">1. i </w:t>
      </w:r>
      <w:r w:rsidRPr="0066689F">
        <w:t>2. Kaznenog zakona.</w:t>
      </w:r>
    </w:p>
    <w:p w:rsidR="00EC0E58" w:rsidRPr="0066689F" w:rsidRDefault="00EC0E58" w:rsidP="00397791">
      <w:pPr>
        <w:pStyle w:val="Tijeloteksta"/>
      </w:pPr>
    </w:p>
    <w:p w:rsidR="00EF66EA" w:rsidRPr="00EF66EA" w:rsidRDefault="00397791" w:rsidP="00EF66EA">
      <w:pPr>
        <w:ind w:firstLine="708"/>
        <w:jc w:val="both"/>
      </w:pPr>
      <w:r w:rsidRPr="0066689F">
        <w:t>Razmatranjem spisa utvrđeno je da je ispunjena zakonska pretpostavka u smislu čl. 541. st. 1. i 2. ZKP-a za izdavanje kaznenog naloga. Naime osnovnost zahtjeva za izdavanje kaznenog naloga proizlazi iz</w:t>
      </w:r>
      <w:r w:rsidR="00ED795E" w:rsidRPr="0066689F">
        <w:t xml:space="preserve"> </w:t>
      </w:r>
      <w:r w:rsidR="00EF66EA" w:rsidRPr="00EF66EA">
        <w:t xml:space="preserve">posebnog izvješća Policijske postaje od 21. travnja 2014. te </w:t>
      </w:r>
      <w:proofErr w:type="spellStart"/>
      <w:r w:rsidR="00EF66EA" w:rsidRPr="00EF66EA">
        <w:lastRenderedPageBreak/>
        <w:t>priležeće</w:t>
      </w:r>
      <w:proofErr w:type="spellEnd"/>
      <w:r w:rsidR="00EF66EA" w:rsidRPr="00EF66EA">
        <w:t xml:space="preserve"> dokumentacije, a prvenstveno </w:t>
      </w:r>
      <w:proofErr w:type="spellStart"/>
      <w:r w:rsidR="00EF66EA" w:rsidRPr="00EF66EA">
        <w:t>izlista</w:t>
      </w:r>
      <w:proofErr w:type="spellEnd"/>
      <w:r w:rsidR="00EF66EA" w:rsidRPr="00EF66EA">
        <w:t xml:space="preserve"> s društvene mreže </w:t>
      </w:r>
      <w:proofErr w:type="spellStart"/>
      <w:r w:rsidR="00EF66EA" w:rsidRPr="00EF66EA">
        <w:t>Facebook</w:t>
      </w:r>
      <w:proofErr w:type="spellEnd"/>
      <w:r w:rsidR="00EF66EA" w:rsidRPr="00EF66EA">
        <w:t xml:space="preserve"> te provedenog prvog ispitivanja osumnjičene </w:t>
      </w:r>
      <w:r w:rsidR="004A79BC">
        <w:t xml:space="preserve">M. R. </w:t>
      </w:r>
      <w:r w:rsidR="00EF66EA" w:rsidRPr="00EF66EA">
        <w:t xml:space="preserve">te </w:t>
      </w:r>
      <w:r w:rsidR="00EF66EA">
        <w:t xml:space="preserve">iskaza </w:t>
      </w:r>
      <w:r w:rsidR="00EF66EA" w:rsidRPr="00EF66EA">
        <w:t xml:space="preserve">saslušanog svjedoka </w:t>
      </w:r>
      <w:r w:rsidR="004A79BC">
        <w:t xml:space="preserve">A. M. </w:t>
      </w:r>
      <w:r w:rsidR="00EF66EA" w:rsidRPr="00EF66EA">
        <w:t>.</w:t>
      </w:r>
    </w:p>
    <w:p w:rsidR="00F455BA" w:rsidRPr="0066689F" w:rsidRDefault="00F455BA" w:rsidP="00EF66EA">
      <w:pPr>
        <w:ind w:firstLine="903"/>
        <w:jc w:val="both"/>
      </w:pPr>
    </w:p>
    <w:p w:rsidR="00472B93" w:rsidRPr="00472B93" w:rsidRDefault="00472B93" w:rsidP="00472B93">
      <w:pPr>
        <w:ind w:firstLine="708"/>
        <w:jc w:val="both"/>
      </w:pPr>
      <w:r w:rsidRPr="00472B93">
        <w:t xml:space="preserve">Prije podizanja optužnice protiv okrivljene provedena je dokazna radnja prvog ispitivanja </w:t>
      </w:r>
      <w:r w:rsidR="008360EA">
        <w:t>okrivljene</w:t>
      </w:r>
      <w:r w:rsidRPr="00472B93">
        <w:t xml:space="preserve"> putem Policijske postaje te dokazna radnja ispitivanja svjedoka </w:t>
      </w:r>
      <w:r w:rsidR="004A79BC">
        <w:t xml:space="preserve">A. M. </w:t>
      </w:r>
      <w:r w:rsidRPr="00472B93">
        <w:t xml:space="preserve">. Imajući u vidu iskaze okrivljene </w:t>
      </w:r>
      <w:r w:rsidR="004A79BC">
        <w:t xml:space="preserve">M. R. </w:t>
      </w:r>
      <w:r w:rsidRPr="00472B93">
        <w:t xml:space="preserve">te iskaza </w:t>
      </w:r>
      <w:r w:rsidR="004A79BC">
        <w:t xml:space="preserve">A. M. </w:t>
      </w:r>
      <w:r w:rsidRPr="00472B93">
        <w:t xml:space="preserve">proizlazi da su između navedenih osoba narušeni odnosi, iako su prije iste bile i prijateljice odnosno kume, a uslijed čega je došlo i do međusobnih prepucavanja te razmjene poruka putem društvene mreže </w:t>
      </w:r>
      <w:proofErr w:type="spellStart"/>
      <w:r w:rsidRPr="00472B93">
        <w:t>Facebook</w:t>
      </w:r>
      <w:proofErr w:type="spellEnd"/>
      <w:r w:rsidRPr="00472B93">
        <w:t xml:space="preserve">, a pri čemu je okrivljena </w:t>
      </w:r>
      <w:r w:rsidR="004A79BC">
        <w:t xml:space="preserve">M. R. </w:t>
      </w:r>
      <w:r w:rsidRPr="00472B93">
        <w:t xml:space="preserve">na svome zidu na </w:t>
      </w:r>
      <w:proofErr w:type="spellStart"/>
      <w:r w:rsidRPr="00472B93">
        <w:t>Facebooku</w:t>
      </w:r>
      <w:proofErr w:type="spellEnd"/>
      <w:r w:rsidRPr="00472B93">
        <w:t xml:space="preserve"> stavila objave koje se tiču maloljetne djece </w:t>
      </w:r>
      <w:r w:rsidR="004A79BC">
        <w:t xml:space="preserve">A. M. </w:t>
      </w:r>
      <w:r w:rsidRPr="00472B93">
        <w:t xml:space="preserve">koje nisu bile primjerene te su očigledno mogle utjecati na dobrobit djeteta. Iako okrivljena nije negirala da bi postavila navedene objave na </w:t>
      </w:r>
      <w:proofErr w:type="spellStart"/>
      <w:r w:rsidRPr="00472B93">
        <w:t>Facebook</w:t>
      </w:r>
      <w:proofErr w:type="spellEnd"/>
      <w:r w:rsidRPr="00472B93">
        <w:t xml:space="preserve"> stranicu ista se branila na način opisujući da je sve posljedica narušenih odnosa s </w:t>
      </w:r>
      <w:r w:rsidR="004A79BC">
        <w:t xml:space="preserve">A. M. </w:t>
      </w:r>
      <w:r w:rsidRPr="00472B93">
        <w:t>i njezinom obitelji te kako je u međusobnoj svađi to objavila ne razmišljajući o posljedicama.</w:t>
      </w:r>
    </w:p>
    <w:p w:rsidR="00EF66EA" w:rsidRDefault="00EF66EA" w:rsidP="00EF66EA">
      <w:pPr>
        <w:ind w:firstLine="567"/>
        <w:jc w:val="both"/>
      </w:pPr>
    </w:p>
    <w:p w:rsidR="005A4B64" w:rsidRPr="0066689F" w:rsidRDefault="005A4B64" w:rsidP="00A111CD">
      <w:pPr>
        <w:ind w:firstLine="708"/>
        <w:jc w:val="both"/>
      </w:pPr>
      <w:r w:rsidRPr="0066689F">
        <w:t>Iz svega prethodno navedenog vidljivo je kako je okrivljeni</w:t>
      </w:r>
      <w:r w:rsidR="00472B93">
        <w:t>ca</w:t>
      </w:r>
      <w:r w:rsidRPr="0066689F">
        <w:t xml:space="preserve"> </w:t>
      </w:r>
      <w:r w:rsidR="004A79BC">
        <w:t xml:space="preserve">M. R. </w:t>
      </w:r>
      <w:r w:rsidR="00472B93">
        <w:t>počinila</w:t>
      </w:r>
      <w:r w:rsidRPr="0066689F">
        <w:t xml:space="preserve"> kaznen</w:t>
      </w:r>
      <w:r w:rsidR="00F90A2F">
        <w:t>a</w:t>
      </w:r>
      <w:r w:rsidRPr="0066689F">
        <w:t xml:space="preserve"> djel</w:t>
      </w:r>
      <w:r w:rsidR="00F90A2F">
        <w:t>a</w:t>
      </w:r>
      <w:r w:rsidRPr="0066689F">
        <w:t xml:space="preserve"> za koj</w:t>
      </w:r>
      <w:r w:rsidR="00F90A2F">
        <w:t>a</w:t>
      </w:r>
      <w:r w:rsidRPr="0066689F">
        <w:t xml:space="preserve"> se tereti optužnicom.</w:t>
      </w:r>
    </w:p>
    <w:p w:rsidR="005A4B64" w:rsidRPr="0066689F" w:rsidRDefault="005A4B64" w:rsidP="005A4B64">
      <w:pPr>
        <w:ind w:left="567"/>
        <w:jc w:val="both"/>
      </w:pPr>
    </w:p>
    <w:p w:rsidR="005A4B64" w:rsidRPr="0066689F" w:rsidRDefault="005A4B64" w:rsidP="005A4B64">
      <w:pPr>
        <w:ind w:firstLine="567"/>
        <w:jc w:val="both"/>
      </w:pPr>
      <w:r w:rsidRPr="0066689F">
        <w:t>S obzirom na to smatra se da su ispunjeni uvjeti iz članka 541. u svezi članka 540. ZKP-a da se izda kazneni nalog.</w:t>
      </w:r>
    </w:p>
    <w:p w:rsidR="005A4B64" w:rsidRPr="0066689F" w:rsidRDefault="005A4B64" w:rsidP="005A4B64">
      <w:pPr>
        <w:ind w:left="567"/>
        <w:jc w:val="both"/>
      </w:pPr>
    </w:p>
    <w:p w:rsidR="00B63351" w:rsidRPr="0066689F" w:rsidRDefault="005A4B64" w:rsidP="005A4B64">
      <w:pPr>
        <w:ind w:firstLine="360"/>
        <w:jc w:val="both"/>
      </w:pPr>
      <w:r w:rsidRPr="0066689F">
        <w:t>Imajući u vidu imovinske prilike okrivljeni</w:t>
      </w:r>
      <w:r w:rsidR="00472B93">
        <w:t>ce</w:t>
      </w:r>
      <w:r w:rsidRPr="0066689F">
        <w:t>, težinu djela, okolnosti pod kojima je kazneno djelo počinjeno, smatra se da je predložena kazna</w:t>
      </w:r>
      <w:r w:rsidR="00472B93">
        <w:t xml:space="preserve"> -</w:t>
      </w:r>
      <w:r w:rsidRPr="0066689F">
        <w:t xml:space="preserve"> uvjetna osuda razmjerna stupnju krivnje i pogibeljnosti djela te svrsi kažnjavanja.</w:t>
      </w:r>
    </w:p>
    <w:p w:rsidR="005A4B64" w:rsidRPr="0066689F" w:rsidRDefault="005A4B64" w:rsidP="005A4B64">
      <w:pPr>
        <w:ind w:firstLine="360"/>
        <w:jc w:val="both"/>
      </w:pPr>
    </w:p>
    <w:p w:rsidR="00A111CD" w:rsidRDefault="00397791" w:rsidP="00FA09C1">
      <w:pPr>
        <w:ind w:firstLine="708"/>
        <w:jc w:val="both"/>
      </w:pPr>
      <w:r w:rsidRPr="0066689F">
        <w:t>Cijeneći sve okolnosti, ovaj sud nalazi da je opravdan prijedlog ODO Velika Gorica da se okrivljeno</w:t>
      </w:r>
      <w:r w:rsidR="00472B93">
        <w:t>j</w:t>
      </w:r>
      <w:r w:rsidRPr="0066689F">
        <w:t xml:space="preserve"> izrekne uvjetna osuda i to temeljem čl. </w:t>
      </w:r>
      <w:r w:rsidR="000529B4" w:rsidRPr="0066689F">
        <w:t>56</w:t>
      </w:r>
      <w:r w:rsidR="00E05463" w:rsidRPr="0066689F">
        <w:t xml:space="preserve"> </w:t>
      </w:r>
      <w:r w:rsidRPr="0066689F">
        <w:t xml:space="preserve">Kaznenog zakona, a zbog počinjenja kaznenog djela iz čl. </w:t>
      </w:r>
      <w:r w:rsidR="000529B4" w:rsidRPr="0066689F">
        <w:t>17</w:t>
      </w:r>
      <w:r w:rsidR="00472B93">
        <w:t>8</w:t>
      </w:r>
      <w:r w:rsidRPr="0066689F">
        <w:t xml:space="preserve">. st. 2. Kaznenog zakona, </w:t>
      </w:r>
      <w:r w:rsidR="00F90A2F">
        <w:t xml:space="preserve">da </w:t>
      </w:r>
      <w:r w:rsidR="00472B93">
        <w:t>joj</w:t>
      </w:r>
      <w:r w:rsidR="00F90A2F">
        <w:t xml:space="preserve"> se utvrdi kazna zatvora u trajanju od </w:t>
      </w:r>
      <w:r w:rsidR="00472B93">
        <w:t>četiri mjeseca</w:t>
      </w:r>
      <w:r w:rsidR="00F90A2F">
        <w:t xml:space="preserve"> u odnosu na </w:t>
      </w:r>
      <w:r w:rsidR="00472B93">
        <w:t xml:space="preserve">maloljetnu </w:t>
      </w:r>
      <w:r w:rsidR="004A79BC">
        <w:t xml:space="preserve">M. M. </w:t>
      </w:r>
      <w:r w:rsidR="00F90A2F">
        <w:t xml:space="preserve">i kazna zatvora u trajanju od </w:t>
      </w:r>
      <w:r w:rsidR="00472B93">
        <w:t>četiri mjeseca</w:t>
      </w:r>
      <w:r w:rsidR="00F90A2F">
        <w:t xml:space="preserve"> u odnosu na dijete </w:t>
      </w:r>
      <w:r w:rsidR="004A79BC">
        <w:t xml:space="preserve">M. M. </w:t>
      </w:r>
      <w:bookmarkStart w:id="0" w:name="_GoBack"/>
      <w:r w:rsidR="00F90A2F">
        <w:t xml:space="preserve">, </w:t>
      </w:r>
      <w:bookmarkEnd w:id="0"/>
      <w:r w:rsidR="00F90A2F">
        <w:t>te izrekne</w:t>
      </w:r>
      <w:r w:rsidRPr="0066689F">
        <w:t xml:space="preserve"> jedinstv</w:t>
      </w:r>
      <w:r w:rsidR="004B7E9D" w:rsidRPr="0066689F">
        <w:t xml:space="preserve">ena kazna zatvora u trajanju od </w:t>
      </w:r>
      <w:r w:rsidR="00472B93">
        <w:t>šest</w:t>
      </w:r>
      <w:r w:rsidR="00ED795E" w:rsidRPr="0066689F">
        <w:t xml:space="preserve"> mjeseci</w:t>
      </w:r>
      <w:r w:rsidRPr="0066689F">
        <w:t>, imajući u vidu težinu djela, te okolnosti pod kojima je isto počinjeno, a koja kazna se neće izvršiti ukoliko okrivljen</w:t>
      </w:r>
      <w:r w:rsidR="00472B93">
        <w:t>a</w:t>
      </w:r>
      <w:r w:rsidRPr="0066689F">
        <w:t xml:space="preserve"> u roku od </w:t>
      </w:r>
      <w:r w:rsidR="00472B93">
        <w:t>dvije g</w:t>
      </w:r>
      <w:r w:rsidRPr="0066689F">
        <w:t>odi</w:t>
      </w:r>
      <w:r w:rsidR="00472B93">
        <w:t>ne ne počini novo kazneno djelo</w:t>
      </w:r>
      <w:r w:rsidR="005F226C">
        <w:rPr>
          <w:bCs/>
          <w:snapToGrid w:val="0"/>
        </w:rPr>
        <w:t>.</w:t>
      </w:r>
    </w:p>
    <w:p w:rsidR="005F226C" w:rsidRDefault="005F226C" w:rsidP="00FA09C1">
      <w:pPr>
        <w:ind w:firstLine="708"/>
        <w:jc w:val="both"/>
        <w:rPr>
          <w:bCs/>
        </w:rPr>
      </w:pPr>
    </w:p>
    <w:p w:rsidR="00586477" w:rsidRPr="0066689F" w:rsidRDefault="00397791" w:rsidP="00FA09C1">
      <w:pPr>
        <w:ind w:firstLine="708"/>
        <w:jc w:val="both"/>
        <w:rPr>
          <w:bCs/>
        </w:rPr>
      </w:pPr>
      <w:r w:rsidRPr="0066689F">
        <w:t>Sud ocjenjuje da će ovakvom sankcijom biti ostvarena svrha kažnjavanja.</w:t>
      </w:r>
    </w:p>
    <w:p w:rsidR="00B136B2" w:rsidRPr="0066689F" w:rsidRDefault="00B136B2" w:rsidP="000B25EC">
      <w:pPr>
        <w:ind w:firstLine="708"/>
        <w:jc w:val="both"/>
      </w:pPr>
    </w:p>
    <w:p w:rsidR="00B136B2" w:rsidRPr="0066689F" w:rsidRDefault="00B136B2" w:rsidP="00B136B2">
      <w:pPr>
        <w:ind w:firstLine="708"/>
        <w:jc w:val="both"/>
        <w:rPr>
          <w:bCs/>
        </w:rPr>
      </w:pPr>
      <w:r w:rsidRPr="0066689F">
        <w:rPr>
          <w:bCs/>
        </w:rPr>
        <w:t>Temeljem čl. 148 st. 1 u svezi s čl. 145 st. 2 točka 6 Zakona o kaznenom postupku sud je odlučio da je okrivljen</w:t>
      </w:r>
      <w:r w:rsidR="00472B93">
        <w:rPr>
          <w:bCs/>
        </w:rPr>
        <w:t>a</w:t>
      </w:r>
      <w:r w:rsidRPr="0066689F">
        <w:rPr>
          <w:bCs/>
        </w:rPr>
        <w:t xml:space="preserve"> duž</w:t>
      </w:r>
      <w:r w:rsidR="00472B93">
        <w:rPr>
          <w:bCs/>
        </w:rPr>
        <w:t>na</w:t>
      </w:r>
      <w:r w:rsidRPr="0066689F">
        <w:rPr>
          <w:bCs/>
        </w:rPr>
        <w:t xml:space="preserve"> platiti troškove ovoga kaznenog postupka u paušalnom iznosu od 500,00 kuna u roku od 90 dana od pravomoćnosti presude.</w:t>
      </w:r>
    </w:p>
    <w:p w:rsidR="00397791" w:rsidRPr="0066689F" w:rsidRDefault="00397791" w:rsidP="00397791">
      <w:pPr>
        <w:pStyle w:val="Tijeloteksta"/>
      </w:pPr>
    </w:p>
    <w:p w:rsidR="00397791" w:rsidRPr="0066689F" w:rsidRDefault="00397791" w:rsidP="00397791">
      <w:pPr>
        <w:jc w:val="both"/>
      </w:pPr>
      <w:r w:rsidRPr="0066689F">
        <w:tab/>
        <w:t>Zbog navedenog odlučeno je kao u izreci ove presude, temeljem čl. 541 st. 1 i 2 Zakona o kaznenom postupku.</w:t>
      </w:r>
    </w:p>
    <w:p w:rsidR="00472B93" w:rsidRDefault="00472B93" w:rsidP="00F90A2F">
      <w:pPr>
        <w:jc w:val="center"/>
      </w:pPr>
    </w:p>
    <w:p w:rsidR="00397791" w:rsidRPr="0066689F" w:rsidRDefault="00397791" w:rsidP="00472B93">
      <w:pPr>
        <w:jc w:val="center"/>
      </w:pPr>
      <w:r w:rsidRPr="0066689F">
        <w:t>U Velikoj Gorici</w:t>
      </w:r>
      <w:r w:rsidR="00F90A2F">
        <w:t xml:space="preserve"> 1</w:t>
      </w:r>
      <w:r w:rsidR="008360EA">
        <w:t>8</w:t>
      </w:r>
      <w:r w:rsidR="00F90A2F">
        <w:t>. prosinca</w:t>
      </w:r>
      <w:r w:rsidRPr="0066689F">
        <w:t xml:space="preserve"> 201</w:t>
      </w:r>
      <w:r w:rsidR="00C55A4E" w:rsidRPr="0066689F">
        <w:t>5</w:t>
      </w:r>
      <w:r w:rsidRPr="0066689F">
        <w:t>.</w:t>
      </w:r>
    </w:p>
    <w:p w:rsidR="00C03DCE" w:rsidRDefault="00AF4776" w:rsidP="00397791">
      <w:pPr>
        <w:jc w:val="both"/>
      </w:pPr>
      <w:r w:rsidRPr="0066689F">
        <w:tab/>
        <w:t>Z</w:t>
      </w:r>
      <w:r w:rsidR="00F90A2F">
        <w:t>apisničar</w:t>
      </w:r>
      <w:r w:rsidRPr="0066689F">
        <w:tab/>
      </w:r>
      <w:r w:rsidRPr="0066689F">
        <w:tab/>
      </w:r>
      <w:r w:rsidRPr="0066689F">
        <w:tab/>
      </w:r>
      <w:r w:rsidRPr="0066689F">
        <w:tab/>
      </w:r>
      <w:r w:rsidRPr="0066689F">
        <w:tab/>
      </w:r>
      <w:r w:rsidR="00F90A2F">
        <w:tab/>
      </w:r>
      <w:r w:rsidR="00F90A2F">
        <w:tab/>
      </w:r>
      <w:r w:rsidR="00F90A2F">
        <w:tab/>
        <w:t>Sudac za mladež</w:t>
      </w:r>
    </w:p>
    <w:p w:rsidR="007E6F1B" w:rsidRDefault="00397791" w:rsidP="00397791">
      <w:pPr>
        <w:jc w:val="both"/>
      </w:pPr>
      <w:r w:rsidRPr="0066689F">
        <w:tab/>
      </w:r>
      <w:r w:rsidR="00F90A2F">
        <w:t>Biljana Friščić</w:t>
      </w:r>
      <w:r w:rsidRPr="0066689F">
        <w:tab/>
      </w:r>
      <w:r w:rsidR="00B216D2">
        <w:t>, v. r.</w:t>
      </w:r>
      <w:r w:rsidRPr="0066689F">
        <w:tab/>
      </w:r>
      <w:r w:rsidRPr="0066689F">
        <w:tab/>
      </w:r>
      <w:r w:rsidR="00AF4776" w:rsidRPr="0066689F">
        <w:tab/>
      </w:r>
      <w:r w:rsidR="00AF4776" w:rsidRPr="0066689F">
        <w:tab/>
      </w:r>
      <w:r w:rsidR="00F90A2F">
        <w:t xml:space="preserve">                              Dubravka Pavišić</w:t>
      </w:r>
      <w:r w:rsidR="00B216D2">
        <w:t>, v. r.</w:t>
      </w:r>
    </w:p>
    <w:p w:rsidR="00397791" w:rsidRPr="0066689F" w:rsidRDefault="00397791" w:rsidP="00397791">
      <w:pPr>
        <w:jc w:val="both"/>
      </w:pPr>
    </w:p>
    <w:p w:rsidR="00397791" w:rsidRPr="0066689F" w:rsidRDefault="00397791" w:rsidP="00397791">
      <w:pPr>
        <w:jc w:val="both"/>
      </w:pPr>
      <w:r w:rsidRPr="0066689F">
        <w:tab/>
        <w:t>UPUTA O PRAVNOM LIJEKU</w:t>
      </w:r>
    </w:p>
    <w:p w:rsidR="00397791" w:rsidRDefault="00397791" w:rsidP="00397791">
      <w:pPr>
        <w:jc w:val="both"/>
      </w:pPr>
      <w:r w:rsidRPr="0066689F">
        <w:tab/>
        <w:t xml:space="preserve">Protiv ove presude o izdavanju kaznenog naloga okrivljenik ima pravo u roku od 8 dana po primitku presude podnijeti prigovor protiv kaznenog naloga. Prigovor se podnosi pismeno </w:t>
      </w:r>
      <w:r w:rsidR="008862F0" w:rsidRPr="0066689F">
        <w:t>ovome</w:t>
      </w:r>
      <w:r w:rsidRPr="0066689F">
        <w:t xml:space="preserve"> suda, a po proteku roka bez ulaganja prigovora kazneni nalog će postati </w:t>
      </w:r>
      <w:r w:rsidRPr="0066689F">
        <w:lastRenderedPageBreak/>
        <w:t>pravomoćan i izvršan. Protiv presude o izdavanju kaznenog naloga, državni odvjetnik ima pravo žalbe u roku od 8 dana po primitku presude, a o istoj odlučuje Županijski sud</w:t>
      </w:r>
      <w:r w:rsidR="00E62BE2" w:rsidRPr="0066689F">
        <w:t>.</w:t>
      </w:r>
    </w:p>
    <w:p w:rsidR="00B216D2" w:rsidRDefault="00B216D2" w:rsidP="00B216D2">
      <w:pPr>
        <w:jc w:val="both"/>
      </w:pPr>
    </w:p>
    <w:p w:rsidR="00B216D2" w:rsidRDefault="00B216D2" w:rsidP="00B216D2">
      <w:pPr>
        <w:jc w:val="both"/>
      </w:pPr>
      <w:r>
        <w:tab/>
      </w:r>
    </w:p>
    <w:p w:rsidR="00B216D2" w:rsidRDefault="00B216D2" w:rsidP="00B216D2">
      <w:pPr>
        <w:tabs>
          <w:tab w:val="left" w:pos="3862"/>
        </w:tabs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 ovlašteni službenik</w:t>
      </w:r>
      <w:r>
        <w:br/>
        <w:t xml:space="preserve">Milica </w:t>
      </w:r>
      <w:proofErr w:type="spellStart"/>
      <w:r>
        <w:t>Klemen</w:t>
      </w:r>
      <w:proofErr w:type="spellEnd"/>
    </w:p>
    <w:p w:rsidR="00B216D2" w:rsidRDefault="00B216D2" w:rsidP="00B216D2">
      <w:pPr>
        <w:jc w:val="both"/>
      </w:pPr>
    </w:p>
    <w:p w:rsidR="00B216D2" w:rsidRDefault="00B216D2" w:rsidP="00B216D2">
      <w:pPr>
        <w:tabs>
          <w:tab w:val="left" w:pos="3871"/>
        </w:tabs>
        <w:jc w:val="both"/>
      </w:pPr>
    </w:p>
    <w:p w:rsidR="00B216D2" w:rsidRDefault="00B216D2" w:rsidP="00397791">
      <w:pPr>
        <w:jc w:val="both"/>
      </w:pPr>
    </w:p>
    <w:p w:rsidR="00B216D2" w:rsidRDefault="00B216D2" w:rsidP="00397791">
      <w:pPr>
        <w:jc w:val="both"/>
      </w:pPr>
    </w:p>
    <w:p w:rsidR="00B216D2" w:rsidRDefault="00B216D2" w:rsidP="00397791">
      <w:pPr>
        <w:jc w:val="both"/>
      </w:pPr>
    </w:p>
    <w:p w:rsidR="00B216D2" w:rsidRDefault="00B216D2" w:rsidP="00397791">
      <w:pPr>
        <w:jc w:val="both"/>
      </w:pPr>
    </w:p>
    <w:p w:rsidR="00B216D2" w:rsidRDefault="00B216D2" w:rsidP="00397791">
      <w:pPr>
        <w:jc w:val="both"/>
      </w:pPr>
    </w:p>
    <w:p w:rsidR="00B216D2" w:rsidRDefault="00B216D2" w:rsidP="00397791">
      <w:pPr>
        <w:jc w:val="both"/>
      </w:pPr>
    </w:p>
    <w:p w:rsidR="00B216D2" w:rsidRDefault="00B216D2" w:rsidP="00397791">
      <w:pPr>
        <w:jc w:val="both"/>
      </w:pPr>
    </w:p>
    <w:p w:rsidR="00B216D2" w:rsidRDefault="00B216D2" w:rsidP="00397791">
      <w:pPr>
        <w:jc w:val="both"/>
      </w:pPr>
    </w:p>
    <w:p w:rsidR="00B216D2" w:rsidRDefault="00B216D2" w:rsidP="00397791">
      <w:pPr>
        <w:jc w:val="both"/>
      </w:pPr>
    </w:p>
    <w:p w:rsidR="00B216D2" w:rsidRDefault="00B216D2" w:rsidP="00397791">
      <w:pPr>
        <w:jc w:val="both"/>
      </w:pPr>
    </w:p>
    <w:p w:rsidR="00B216D2" w:rsidRDefault="00B216D2" w:rsidP="00397791">
      <w:pPr>
        <w:jc w:val="both"/>
      </w:pPr>
    </w:p>
    <w:p w:rsidR="00B216D2" w:rsidRDefault="00B216D2" w:rsidP="00397791">
      <w:pPr>
        <w:jc w:val="both"/>
      </w:pPr>
    </w:p>
    <w:p w:rsidR="00B216D2" w:rsidRDefault="00B216D2" w:rsidP="00397791">
      <w:pPr>
        <w:jc w:val="both"/>
      </w:pPr>
    </w:p>
    <w:p w:rsidR="00B216D2" w:rsidRDefault="00B216D2" w:rsidP="00397791">
      <w:pPr>
        <w:jc w:val="both"/>
      </w:pPr>
    </w:p>
    <w:p w:rsidR="00B216D2" w:rsidRDefault="00B216D2" w:rsidP="00397791">
      <w:pPr>
        <w:jc w:val="both"/>
      </w:pPr>
    </w:p>
    <w:p w:rsidR="00B216D2" w:rsidRDefault="00B216D2" w:rsidP="00397791">
      <w:pPr>
        <w:jc w:val="both"/>
      </w:pPr>
    </w:p>
    <w:p w:rsidR="00B216D2" w:rsidRDefault="00B216D2" w:rsidP="00397791">
      <w:pPr>
        <w:jc w:val="both"/>
      </w:pPr>
    </w:p>
    <w:p w:rsidR="00B216D2" w:rsidRDefault="00B216D2" w:rsidP="00397791">
      <w:pPr>
        <w:jc w:val="both"/>
      </w:pPr>
    </w:p>
    <w:p w:rsidR="00B216D2" w:rsidRDefault="00B216D2" w:rsidP="00397791">
      <w:pPr>
        <w:jc w:val="both"/>
      </w:pPr>
    </w:p>
    <w:p w:rsidR="00B216D2" w:rsidRDefault="00B216D2" w:rsidP="00397791">
      <w:pPr>
        <w:jc w:val="both"/>
      </w:pPr>
    </w:p>
    <w:p w:rsidR="00B216D2" w:rsidRDefault="00B216D2" w:rsidP="00397791">
      <w:pPr>
        <w:jc w:val="both"/>
      </w:pPr>
    </w:p>
    <w:p w:rsidR="00B216D2" w:rsidRDefault="00B216D2" w:rsidP="00397791">
      <w:pPr>
        <w:jc w:val="both"/>
      </w:pPr>
    </w:p>
    <w:p w:rsidR="00B216D2" w:rsidRDefault="00B216D2" w:rsidP="00397791">
      <w:pPr>
        <w:jc w:val="both"/>
      </w:pPr>
    </w:p>
    <w:p w:rsidR="00B216D2" w:rsidRDefault="00B216D2" w:rsidP="00397791">
      <w:pPr>
        <w:jc w:val="both"/>
      </w:pPr>
    </w:p>
    <w:p w:rsidR="00B216D2" w:rsidRDefault="00B216D2" w:rsidP="00397791">
      <w:pPr>
        <w:jc w:val="both"/>
      </w:pPr>
    </w:p>
    <w:p w:rsidR="00B216D2" w:rsidRDefault="00B216D2" w:rsidP="00397791">
      <w:pPr>
        <w:jc w:val="both"/>
      </w:pPr>
    </w:p>
    <w:p w:rsidR="00B216D2" w:rsidRDefault="00B216D2" w:rsidP="00397791">
      <w:pPr>
        <w:jc w:val="both"/>
      </w:pPr>
    </w:p>
    <w:p w:rsidR="00B216D2" w:rsidRDefault="00B216D2" w:rsidP="00397791">
      <w:pPr>
        <w:jc w:val="both"/>
      </w:pPr>
    </w:p>
    <w:p w:rsidR="00B216D2" w:rsidRDefault="00B216D2" w:rsidP="00397791">
      <w:pPr>
        <w:jc w:val="both"/>
      </w:pPr>
    </w:p>
    <w:p w:rsidR="00B216D2" w:rsidRDefault="00B216D2" w:rsidP="00397791">
      <w:pPr>
        <w:jc w:val="both"/>
      </w:pPr>
    </w:p>
    <w:p w:rsidR="00B216D2" w:rsidRDefault="00B216D2" w:rsidP="00397791">
      <w:pPr>
        <w:jc w:val="both"/>
      </w:pPr>
    </w:p>
    <w:p w:rsidR="00B216D2" w:rsidRDefault="00B216D2" w:rsidP="00397791">
      <w:pPr>
        <w:jc w:val="both"/>
      </w:pPr>
    </w:p>
    <w:p w:rsidR="00B216D2" w:rsidRDefault="00B216D2" w:rsidP="00397791">
      <w:pPr>
        <w:jc w:val="both"/>
      </w:pPr>
    </w:p>
    <w:p w:rsidR="00B216D2" w:rsidRDefault="00B216D2" w:rsidP="00397791">
      <w:pPr>
        <w:jc w:val="both"/>
      </w:pPr>
    </w:p>
    <w:p w:rsidR="00B216D2" w:rsidRDefault="00B216D2" w:rsidP="00397791">
      <w:pPr>
        <w:jc w:val="both"/>
      </w:pPr>
    </w:p>
    <w:p w:rsidR="00B216D2" w:rsidRDefault="00B216D2" w:rsidP="00397791">
      <w:pPr>
        <w:jc w:val="both"/>
      </w:pPr>
    </w:p>
    <w:p w:rsidR="00B216D2" w:rsidRDefault="00B216D2" w:rsidP="00397791">
      <w:pPr>
        <w:jc w:val="both"/>
      </w:pPr>
    </w:p>
    <w:p w:rsidR="00B216D2" w:rsidRDefault="00B216D2" w:rsidP="00397791">
      <w:pPr>
        <w:jc w:val="both"/>
      </w:pPr>
    </w:p>
    <w:p w:rsidR="00B216D2" w:rsidRDefault="00B216D2" w:rsidP="00397791">
      <w:pPr>
        <w:jc w:val="both"/>
      </w:pPr>
    </w:p>
    <w:p w:rsidR="00B216D2" w:rsidRDefault="00B216D2" w:rsidP="00397791">
      <w:pPr>
        <w:jc w:val="both"/>
      </w:pPr>
    </w:p>
    <w:p w:rsidR="00B216D2" w:rsidRDefault="00B216D2" w:rsidP="00397791">
      <w:pPr>
        <w:jc w:val="both"/>
      </w:pPr>
    </w:p>
    <w:p w:rsidR="00B216D2" w:rsidRDefault="00B216D2" w:rsidP="00397791">
      <w:pPr>
        <w:jc w:val="both"/>
      </w:pPr>
    </w:p>
    <w:p w:rsidR="00B216D2" w:rsidRDefault="00B216D2" w:rsidP="00397791">
      <w:pPr>
        <w:jc w:val="both"/>
      </w:pPr>
    </w:p>
    <w:p w:rsidR="00B216D2" w:rsidRDefault="00B216D2" w:rsidP="00397791">
      <w:pPr>
        <w:jc w:val="both"/>
      </w:pPr>
    </w:p>
    <w:p w:rsidR="00B216D2" w:rsidRDefault="00B216D2" w:rsidP="00397791">
      <w:pPr>
        <w:jc w:val="both"/>
      </w:pPr>
    </w:p>
    <w:p w:rsidR="00B216D2" w:rsidRDefault="00B216D2" w:rsidP="00397791">
      <w:pPr>
        <w:jc w:val="both"/>
      </w:pPr>
    </w:p>
    <w:p w:rsidR="00B216D2" w:rsidRDefault="00B216D2" w:rsidP="00397791">
      <w:pPr>
        <w:jc w:val="both"/>
      </w:pPr>
    </w:p>
    <w:p w:rsidR="00B216D2" w:rsidRDefault="00B216D2" w:rsidP="00397791">
      <w:pPr>
        <w:jc w:val="both"/>
      </w:pPr>
    </w:p>
    <w:p w:rsidR="00B216D2" w:rsidRDefault="00B216D2" w:rsidP="00397791">
      <w:pPr>
        <w:jc w:val="both"/>
      </w:pPr>
    </w:p>
    <w:p w:rsidR="00B216D2" w:rsidRPr="0066689F" w:rsidRDefault="00B216D2" w:rsidP="00397791">
      <w:pPr>
        <w:jc w:val="both"/>
      </w:pPr>
    </w:p>
    <w:p w:rsidR="00397791" w:rsidRPr="0066689F" w:rsidRDefault="00397791" w:rsidP="00397791">
      <w:r w:rsidRPr="0066689F">
        <w:t>N</w:t>
      </w:r>
    </w:p>
    <w:p w:rsidR="00397791" w:rsidRPr="0066689F" w:rsidRDefault="00397791" w:rsidP="00397791">
      <w:r w:rsidRPr="0066689F">
        <w:t>I.  presuda nepravomoćna</w:t>
      </w:r>
    </w:p>
    <w:p w:rsidR="00397791" w:rsidRPr="0066689F" w:rsidRDefault="00397791" w:rsidP="00397791">
      <w:r w:rsidRPr="0066689F">
        <w:t xml:space="preserve">II. Dostavi presudu </w:t>
      </w:r>
    </w:p>
    <w:p w:rsidR="00397791" w:rsidRPr="0066689F" w:rsidRDefault="00397791" w:rsidP="00397791">
      <w:r w:rsidRPr="0066689F">
        <w:t xml:space="preserve">    1. ODO V</w:t>
      </w:r>
      <w:r w:rsidR="00F90A2F">
        <w:t xml:space="preserve">elika </w:t>
      </w:r>
      <w:r w:rsidRPr="0066689F">
        <w:t>Gorica</w:t>
      </w:r>
    </w:p>
    <w:p w:rsidR="00397791" w:rsidRPr="0066689F" w:rsidRDefault="00397791" w:rsidP="00397791">
      <w:r w:rsidRPr="0066689F">
        <w:t xml:space="preserve">    2. okrivljeno</w:t>
      </w:r>
      <w:r w:rsidR="00B404AF">
        <w:t>j</w:t>
      </w:r>
    </w:p>
    <w:p w:rsidR="00397791" w:rsidRPr="0066689F" w:rsidRDefault="00CE30FE" w:rsidP="00397791">
      <w:r w:rsidRPr="0066689F">
        <w:t xml:space="preserve">    3. </w:t>
      </w:r>
      <w:proofErr w:type="spellStart"/>
      <w:r w:rsidRPr="0066689F">
        <w:t>oštećeni</w:t>
      </w:r>
      <w:r w:rsidR="00B404AF">
        <w:t>cima</w:t>
      </w:r>
      <w:proofErr w:type="spellEnd"/>
      <w:r w:rsidR="00B404AF">
        <w:t xml:space="preserve"> </w:t>
      </w:r>
    </w:p>
    <w:p w:rsidR="00397791" w:rsidRPr="0066689F" w:rsidRDefault="00397791" w:rsidP="00397791">
      <w:r w:rsidRPr="0066689F">
        <w:t xml:space="preserve">III. Vidi upisnik </w:t>
      </w:r>
      <w:proofErr w:type="spellStart"/>
      <w:r w:rsidR="008360EA">
        <w:t>Kzd</w:t>
      </w:r>
      <w:proofErr w:type="spellEnd"/>
    </w:p>
    <w:p w:rsidR="005F226C" w:rsidRDefault="005F226C" w:rsidP="005F226C">
      <w:r>
        <w:t>IV. kal.  8 dan</w:t>
      </w:r>
      <w:r w:rsidR="00472B93">
        <w:t>a</w:t>
      </w:r>
    </w:p>
    <w:p w:rsidR="00B404AF" w:rsidRDefault="00F90A2F" w:rsidP="005F226C">
      <w:r>
        <w:t>U Velikoj</w:t>
      </w:r>
      <w:r w:rsidR="00397791" w:rsidRPr="0066689F">
        <w:t xml:space="preserve"> Gorici</w:t>
      </w:r>
      <w:r>
        <w:t xml:space="preserve"> 1</w:t>
      </w:r>
      <w:r w:rsidR="008360EA">
        <w:t>8</w:t>
      </w:r>
      <w:r>
        <w:t>. prosinca</w:t>
      </w:r>
      <w:r w:rsidR="00397791" w:rsidRPr="0066689F">
        <w:t xml:space="preserve"> 20</w:t>
      </w:r>
      <w:r w:rsidR="00776B64" w:rsidRPr="0066689F">
        <w:t>1</w:t>
      </w:r>
      <w:r w:rsidR="00C55A4E" w:rsidRPr="0066689F">
        <w:t>5</w:t>
      </w:r>
      <w:r w:rsidR="00397791" w:rsidRPr="0066689F">
        <w:t xml:space="preserve">.    </w:t>
      </w:r>
    </w:p>
    <w:p w:rsidR="00397791" w:rsidRPr="0066689F" w:rsidRDefault="00B404AF" w:rsidP="005F226C">
      <w:r>
        <w:t xml:space="preserve">                                          </w:t>
      </w:r>
      <w:r w:rsidR="00397791" w:rsidRPr="0066689F">
        <w:t xml:space="preserve"> </w:t>
      </w:r>
      <w:r w:rsidR="005F226C">
        <w:t xml:space="preserve">                  Sudac </w:t>
      </w:r>
      <w:r w:rsidR="008360EA">
        <w:t>za mladež</w:t>
      </w:r>
    </w:p>
    <w:sectPr w:rsidR="00397791" w:rsidRPr="0066689F" w:rsidSect="001D293A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141" w:rsidRDefault="000D2141">
      <w:r>
        <w:separator/>
      </w:r>
    </w:p>
  </w:endnote>
  <w:endnote w:type="continuationSeparator" w:id="0">
    <w:p w:rsidR="000D2141" w:rsidRDefault="000D2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141" w:rsidRDefault="000D2141">
      <w:r>
        <w:separator/>
      </w:r>
    </w:p>
  </w:footnote>
  <w:footnote w:type="continuationSeparator" w:id="0">
    <w:p w:rsidR="000D2141" w:rsidRDefault="000D21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760" w:rsidRDefault="00425760" w:rsidP="001D293A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25760" w:rsidRDefault="00425760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760" w:rsidRDefault="00425760" w:rsidP="001D293A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79BC">
      <w:rPr>
        <w:rStyle w:val="Brojstranice"/>
        <w:noProof/>
      </w:rPr>
      <w:t>4</w:t>
    </w:r>
    <w:r>
      <w:rPr>
        <w:rStyle w:val="Brojstranice"/>
      </w:rPr>
      <w:fldChar w:fldCharType="end"/>
    </w:r>
  </w:p>
  <w:p w:rsidR="00626234" w:rsidRPr="00AF4776" w:rsidRDefault="00425760" w:rsidP="00626234">
    <w:pPr>
      <w:ind w:left="708"/>
      <w:jc w:val="right"/>
    </w:pPr>
    <w:r>
      <w:tab/>
    </w:r>
    <w:r>
      <w:tab/>
    </w:r>
    <w:r w:rsidR="00626234" w:rsidRPr="00AF4776">
      <w:t xml:space="preserve">Poslovni broj: </w:t>
    </w:r>
    <w:r w:rsidR="00BE2B83" w:rsidRPr="00AF4776">
      <w:t>6</w:t>
    </w:r>
    <w:r w:rsidR="00626234" w:rsidRPr="00AF4776">
      <w:t xml:space="preserve"> </w:t>
    </w:r>
    <w:proofErr w:type="spellStart"/>
    <w:r w:rsidR="00626234" w:rsidRPr="00AF4776">
      <w:t>K</w:t>
    </w:r>
    <w:r w:rsidR="00176F2A">
      <w:t>zd</w:t>
    </w:r>
    <w:proofErr w:type="spellEnd"/>
    <w:r w:rsidR="00626234" w:rsidRPr="00AF4776">
      <w:t>-</w:t>
    </w:r>
    <w:r w:rsidR="00F54066">
      <w:t>19</w:t>
    </w:r>
    <w:r w:rsidR="00626234" w:rsidRPr="00AF4776">
      <w:t>/</w:t>
    </w:r>
    <w:r w:rsidR="00BE2B83" w:rsidRPr="00AF4776">
      <w:t>1</w:t>
    </w:r>
    <w:r w:rsidR="00FF3DF1">
      <w:t>5</w:t>
    </w:r>
  </w:p>
  <w:p w:rsidR="00425760" w:rsidRPr="00BD64F1" w:rsidRDefault="00425760">
    <w:pPr>
      <w:pStyle w:val="Zaglavlje"/>
      <w:rPr>
        <w:rFonts w:ascii="Tahoma" w:hAnsi="Tahoma" w:cs="Tahom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234" w:rsidRPr="00AF4776" w:rsidRDefault="00626234" w:rsidP="00626234">
    <w:pPr>
      <w:ind w:left="708"/>
      <w:jc w:val="right"/>
    </w:pPr>
    <w:r w:rsidRPr="00AF4776">
      <w:t xml:space="preserve">Poslovni broj: </w:t>
    </w:r>
    <w:r w:rsidR="00BE2B83" w:rsidRPr="00AF4776">
      <w:t>6</w:t>
    </w:r>
    <w:r w:rsidR="00176F2A">
      <w:t xml:space="preserve"> </w:t>
    </w:r>
    <w:proofErr w:type="spellStart"/>
    <w:r w:rsidR="00176F2A">
      <w:t>Kzd</w:t>
    </w:r>
    <w:proofErr w:type="spellEnd"/>
    <w:r w:rsidRPr="00AF4776">
      <w:t>-</w:t>
    </w:r>
    <w:r w:rsidR="00F54066">
      <w:t>19</w:t>
    </w:r>
    <w:r w:rsidRPr="00AF4776">
      <w:t>/</w:t>
    </w:r>
    <w:r w:rsidR="00BE2B83" w:rsidRPr="00AF4776">
      <w:t>1</w:t>
    </w:r>
    <w:r w:rsidR="00FF3DF1">
      <w:t>5</w:t>
    </w:r>
  </w:p>
  <w:p w:rsidR="00626234" w:rsidRDefault="00626234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0E74F1"/>
    <w:multiLevelType w:val="hybridMultilevel"/>
    <w:tmpl w:val="8D2065BE"/>
    <w:lvl w:ilvl="0" w:tplc="A0D46BE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74E6790E"/>
    <w:multiLevelType w:val="hybridMultilevel"/>
    <w:tmpl w:val="A89E2FC2"/>
    <w:lvl w:ilvl="0" w:tplc="041A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7FD13FA4"/>
    <w:multiLevelType w:val="hybridMultilevel"/>
    <w:tmpl w:val="4E384A64"/>
    <w:lvl w:ilvl="0" w:tplc="29B8FD7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B42"/>
    <w:rsid w:val="000007A9"/>
    <w:rsid w:val="00003324"/>
    <w:rsid w:val="000036E9"/>
    <w:rsid w:val="000141C8"/>
    <w:rsid w:val="0002321F"/>
    <w:rsid w:val="0003006A"/>
    <w:rsid w:val="00042015"/>
    <w:rsid w:val="000501C3"/>
    <w:rsid w:val="000529B4"/>
    <w:rsid w:val="00053DCC"/>
    <w:rsid w:val="00060C37"/>
    <w:rsid w:val="0007684B"/>
    <w:rsid w:val="00092F7C"/>
    <w:rsid w:val="0009354D"/>
    <w:rsid w:val="000978BF"/>
    <w:rsid w:val="000A6D80"/>
    <w:rsid w:val="000B25EC"/>
    <w:rsid w:val="000C3F33"/>
    <w:rsid w:val="000C4D41"/>
    <w:rsid w:val="000C6203"/>
    <w:rsid w:val="000D2141"/>
    <w:rsid w:val="000D6204"/>
    <w:rsid w:val="000E0167"/>
    <w:rsid w:val="000E1DF0"/>
    <w:rsid w:val="000E3624"/>
    <w:rsid w:val="000E572F"/>
    <w:rsid w:val="001039CC"/>
    <w:rsid w:val="00107F36"/>
    <w:rsid w:val="00110505"/>
    <w:rsid w:val="00144B42"/>
    <w:rsid w:val="00150A6A"/>
    <w:rsid w:val="00153A3A"/>
    <w:rsid w:val="00172428"/>
    <w:rsid w:val="00174473"/>
    <w:rsid w:val="00175809"/>
    <w:rsid w:val="00176F2A"/>
    <w:rsid w:val="001936A3"/>
    <w:rsid w:val="001B0032"/>
    <w:rsid w:val="001C7123"/>
    <w:rsid w:val="001D293A"/>
    <w:rsid w:val="001E05F8"/>
    <w:rsid w:val="001E4D94"/>
    <w:rsid w:val="001E63CE"/>
    <w:rsid w:val="001E744C"/>
    <w:rsid w:val="001F3DD4"/>
    <w:rsid w:val="002010B4"/>
    <w:rsid w:val="002076A9"/>
    <w:rsid w:val="00211412"/>
    <w:rsid w:val="002132D1"/>
    <w:rsid w:val="00242416"/>
    <w:rsid w:val="002450C2"/>
    <w:rsid w:val="00253659"/>
    <w:rsid w:val="00260B3C"/>
    <w:rsid w:val="002613F0"/>
    <w:rsid w:val="00261FDA"/>
    <w:rsid w:val="0026679C"/>
    <w:rsid w:val="00267C4F"/>
    <w:rsid w:val="00270FFA"/>
    <w:rsid w:val="00276198"/>
    <w:rsid w:val="002A4BBF"/>
    <w:rsid w:val="002C01CE"/>
    <w:rsid w:val="002E2C2B"/>
    <w:rsid w:val="002E3A97"/>
    <w:rsid w:val="002F6757"/>
    <w:rsid w:val="0030256A"/>
    <w:rsid w:val="003049E3"/>
    <w:rsid w:val="0030652B"/>
    <w:rsid w:val="00314D0F"/>
    <w:rsid w:val="0032289A"/>
    <w:rsid w:val="00327C14"/>
    <w:rsid w:val="003469A5"/>
    <w:rsid w:val="00352135"/>
    <w:rsid w:val="003564BE"/>
    <w:rsid w:val="00364F5D"/>
    <w:rsid w:val="003665D8"/>
    <w:rsid w:val="0037383C"/>
    <w:rsid w:val="00377B5F"/>
    <w:rsid w:val="00380F9A"/>
    <w:rsid w:val="00397791"/>
    <w:rsid w:val="003A04A7"/>
    <w:rsid w:val="003B3235"/>
    <w:rsid w:val="003B7F26"/>
    <w:rsid w:val="003C2A28"/>
    <w:rsid w:val="003D3C4B"/>
    <w:rsid w:val="003D409E"/>
    <w:rsid w:val="0041154F"/>
    <w:rsid w:val="0041270C"/>
    <w:rsid w:val="004202DD"/>
    <w:rsid w:val="0042325B"/>
    <w:rsid w:val="00423571"/>
    <w:rsid w:val="00425259"/>
    <w:rsid w:val="00425760"/>
    <w:rsid w:val="0043230D"/>
    <w:rsid w:val="00447ACE"/>
    <w:rsid w:val="00461B90"/>
    <w:rsid w:val="00464A0F"/>
    <w:rsid w:val="0046659B"/>
    <w:rsid w:val="00472B93"/>
    <w:rsid w:val="00476F74"/>
    <w:rsid w:val="004829BA"/>
    <w:rsid w:val="004860E5"/>
    <w:rsid w:val="00493F63"/>
    <w:rsid w:val="004A2E90"/>
    <w:rsid w:val="004A6B25"/>
    <w:rsid w:val="004A79BC"/>
    <w:rsid w:val="004B6DFC"/>
    <w:rsid w:val="004B7E9D"/>
    <w:rsid w:val="004C27E4"/>
    <w:rsid w:val="004C4B02"/>
    <w:rsid w:val="004D6740"/>
    <w:rsid w:val="004E3B25"/>
    <w:rsid w:val="004F625F"/>
    <w:rsid w:val="00505C95"/>
    <w:rsid w:val="005178A9"/>
    <w:rsid w:val="00523D57"/>
    <w:rsid w:val="00525661"/>
    <w:rsid w:val="00532943"/>
    <w:rsid w:val="00542DDD"/>
    <w:rsid w:val="00544780"/>
    <w:rsid w:val="00552C73"/>
    <w:rsid w:val="00556C0F"/>
    <w:rsid w:val="00561D74"/>
    <w:rsid w:val="00571998"/>
    <w:rsid w:val="005720E8"/>
    <w:rsid w:val="00586477"/>
    <w:rsid w:val="00595783"/>
    <w:rsid w:val="00596517"/>
    <w:rsid w:val="005A4B64"/>
    <w:rsid w:val="005C2C4F"/>
    <w:rsid w:val="005C3526"/>
    <w:rsid w:val="005F226C"/>
    <w:rsid w:val="005F43AC"/>
    <w:rsid w:val="005F5BB0"/>
    <w:rsid w:val="005F64BD"/>
    <w:rsid w:val="00621118"/>
    <w:rsid w:val="00626234"/>
    <w:rsid w:val="00627A7B"/>
    <w:rsid w:val="00637CD0"/>
    <w:rsid w:val="00644425"/>
    <w:rsid w:val="0065011D"/>
    <w:rsid w:val="0066689F"/>
    <w:rsid w:val="00666D80"/>
    <w:rsid w:val="0067451A"/>
    <w:rsid w:val="00682D5A"/>
    <w:rsid w:val="006857F7"/>
    <w:rsid w:val="00695944"/>
    <w:rsid w:val="006A3BF9"/>
    <w:rsid w:val="006B2A5A"/>
    <w:rsid w:val="006B7EC5"/>
    <w:rsid w:val="006C22BB"/>
    <w:rsid w:val="006C3EE4"/>
    <w:rsid w:val="006C670B"/>
    <w:rsid w:val="006C7C56"/>
    <w:rsid w:val="006D7338"/>
    <w:rsid w:val="006D73FA"/>
    <w:rsid w:val="00701CA0"/>
    <w:rsid w:val="00703884"/>
    <w:rsid w:val="00706CA1"/>
    <w:rsid w:val="00711CC3"/>
    <w:rsid w:val="00725BA3"/>
    <w:rsid w:val="00761C70"/>
    <w:rsid w:val="00762E18"/>
    <w:rsid w:val="00774769"/>
    <w:rsid w:val="00776B64"/>
    <w:rsid w:val="007834C6"/>
    <w:rsid w:val="0078696D"/>
    <w:rsid w:val="007A1615"/>
    <w:rsid w:val="007B14EB"/>
    <w:rsid w:val="007B4514"/>
    <w:rsid w:val="007B49CA"/>
    <w:rsid w:val="007C1A91"/>
    <w:rsid w:val="007D1A2F"/>
    <w:rsid w:val="007E6F1B"/>
    <w:rsid w:val="007F4CA6"/>
    <w:rsid w:val="00800A97"/>
    <w:rsid w:val="00800F42"/>
    <w:rsid w:val="00805270"/>
    <w:rsid w:val="00805DAF"/>
    <w:rsid w:val="008144AB"/>
    <w:rsid w:val="00814E25"/>
    <w:rsid w:val="0083603C"/>
    <w:rsid w:val="008360EA"/>
    <w:rsid w:val="0084236D"/>
    <w:rsid w:val="00844327"/>
    <w:rsid w:val="0085530A"/>
    <w:rsid w:val="008667BE"/>
    <w:rsid w:val="00885130"/>
    <w:rsid w:val="008862F0"/>
    <w:rsid w:val="00890FAA"/>
    <w:rsid w:val="008A0CCC"/>
    <w:rsid w:val="008C540F"/>
    <w:rsid w:val="008D2408"/>
    <w:rsid w:val="008D50B6"/>
    <w:rsid w:val="008E1A78"/>
    <w:rsid w:val="008E48D6"/>
    <w:rsid w:val="008F1663"/>
    <w:rsid w:val="008F295C"/>
    <w:rsid w:val="008F7386"/>
    <w:rsid w:val="00917165"/>
    <w:rsid w:val="009207EE"/>
    <w:rsid w:val="0092219F"/>
    <w:rsid w:val="00927247"/>
    <w:rsid w:val="00934672"/>
    <w:rsid w:val="009519A2"/>
    <w:rsid w:val="00952DF1"/>
    <w:rsid w:val="00973045"/>
    <w:rsid w:val="00997151"/>
    <w:rsid w:val="009A783D"/>
    <w:rsid w:val="009C56C3"/>
    <w:rsid w:val="009C6F50"/>
    <w:rsid w:val="009C7CC0"/>
    <w:rsid w:val="009D0883"/>
    <w:rsid w:val="009D22DD"/>
    <w:rsid w:val="009E2C20"/>
    <w:rsid w:val="009F16A0"/>
    <w:rsid w:val="009F30AE"/>
    <w:rsid w:val="00A0317D"/>
    <w:rsid w:val="00A0734C"/>
    <w:rsid w:val="00A111CD"/>
    <w:rsid w:val="00A2051A"/>
    <w:rsid w:val="00A209AA"/>
    <w:rsid w:val="00A33628"/>
    <w:rsid w:val="00A365A0"/>
    <w:rsid w:val="00A618CF"/>
    <w:rsid w:val="00A6483B"/>
    <w:rsid w:val="00A67C6B"/>
    <w:rsid w:val="00A85EA4"/>
    <w:rsid w:val="00AA2B50"/>
    <w:rsid w:val="00AD3BD0"/>
    <w:rsid w:val="00AF0568"/>
    <w:rsid w:val="00AF4776"/>
    <w:rsid w:val="00AF5981"/>
    <w:rsid w:val="00B042F0"/>
    <w:rsid w:val="00B136B2"/>
    <w:rsid w:val="00B1699D"/>
    <w:rsid w:val="00B216D2"/>
    <w:rsid w:val="00B23212"/>
    <w:rsid w:val="00B34805"/>
    <w:rsid w:val="00B404AF"/>
    <w:rsid w:val="00B41B7C"/>
    <w:rsid w:val="00B60279"/>
    <w:rsid w:val="00B63351"/>
    <w:rsid w:val="00B71FAA"/>
    <w:rsid w:val="00B732F5"/>
    <w:rsid w:val="00B75305"/>
    <w:rsid w:val="00BA3FA4"/>
    <w:rsid w:val="00BA7D87"/>
    <w:rsid w:val="00BC4682"/>
    <w:rsid w:val="00BD38CC"/>
    <w:rsid w:val="00BD64F1"/>
    <w:rsid w:val="00BE2B83"/>
    <w:rsid w:val="00BF49FE"/>
    <w:rsid w:val="00C03DCE"/>
    <w:rsid w:val="00C35CEE"/>
    <w:rsid w:val="00C36864"/>
    <w:rsid w:val="00C41709"/>
    <w:rsid w:val="00C456A1"/>
    <w:rsid w:val="00C47464"/>
    <w:rsid w:val="00C55A4E"/>
    <w:rsid w:val="00C665C3"/>
    <w:rsid w:val="00C67CA4"/>
    <w:rsid w:val="00C70F31"/>
    <w:rsid w:val="00C8095C"/>
    <w:rsid w:val="00C93D9F"/>
    <w:rsid w:val="00CB7960"/>
    <w:rsid w:val="00CD557A"/>
    <w:rsid w:val="00CE30FE"/>
    <w:rsid w:val="00CE4FE6"/>
    <w:rsid w:val="00CF0B91"/>
    <w:rsid w:val="00D04536"/>
    <w:rsid w:val="00D04733"/>
    <w:rsid w:val="00D22A8F"/>
    <w:rsid w:val="00D256F7"/>
    <w:rsid w:val="00D468EB"/>
    <w:rsid w:val="00D469BD"/>
    <w:rsid w:val="00D56EF7"/>
    <w:rsid w:val="00D623E4"/>
    <w:rsid w:val="00D72932"/>
    <w:rsid w:val="00D841D5"/>
    <w:rsid w:val="00D8533F"/>
    <w:rsid w:val="00D97783"/>
    <w:rsid w:val="00DA291D"/>
    <w:rsid w:val="00DC1A47"/>
    <w:rsid w:val="00DC71A6"/>
    <w:rsid w:val="00DD3EBA"/>
    <w:rsid w:val="00DD4329"/>
    <w:rsid w:val="00DF6DC4"/>
    <w:rsid w:val="00E01BA2"/>
    <w:rsid w:val="00E05463"/>
    <w:rsid w:val="00E15B22"/>
    <w:rsid w:val="00E163B5"/>
    <w:rsid w:val="00E17027"/>
    <w:rsid w:val="00E202BD"/>
    <w:rsid w:val="00E274CA"/>
    <w:rsid w:val="00E43FC0"/>
    <w:rsid w:val="00E532CF"/>
    <w:rsid w:val="00E5502A"/>
    <w:rsid w:val="00E56C08"/>
    <w:rsid w:val="00E572F4"/>
    <w:rsid w:val="00E620CC"/>
    <w:rsid w:val="00E62BE2"/>
    <w:rsid w:val="00E67862"/>
    <w:rsid w:val="00E73B4E"/>
    <w:rsid w:val="00E833B3"/>
    <w:rsid w:val="00E900EE"/>
    <w:rsid w:val="00E95EE9"/>
    <w:rsid w:val="00EA0598"/>
    <w:rsid w:val="00EA07F8"/>
    <w:rsid w:val="00EA356A"/>
    <w:rsid w:val="00EA6000"/>
    <w:rsid w:val="00EA7985"/>
    <w:rsid w:val="00EB265F"/>
    <w:rsid w:val="00EB6FCF"/>
    <w:rsid w:val="00EC0E58"/>
    <w:rsid w:val="00ED1B3A"/>
    <w:rsid w:val="00ED795E"/>
    <w:rsid w:val="00EE624F"/>
    <w:rsid w:val="00EF10A9"/>
    <w:rsid w:val="00EF320F"/>
    <w:rsid w:val="00EF46C6"/>
    <w:rsid w:val="00EF63FB"/>
    <w:rsid w:val="00EF66EA"/>
    <w:rsid w:val="00F00EF1"/>
    <w:rsid w:val="00F0382C"/>
    <w:rsid w:val="00F101FA"/>
    <w:rsid w:val="00F1197B"/>
    <w:rsid w:val="00F455BA"/>
    <w:rsid w:val="00F508D9"/>
    <w:rsid w:val="00F54066"/>
    <w:rsid w:val="00F60C21"/>
    <w:rsid w:val="00F61C61"/>
    <w:rsid w:val="00F63134"/>
    <w:rsid w:val="00F6722E"/>
    <w:rsid w:val="00F76301"/>
    <w:rsid w:val="00F76B02"/>
    <w:rsid w:val="00F81371"/>
    <w:rsid w:val="00F81909"/>
    <w:rsid w:val="00F90A2F"/>
    <w:rsid w:val="00FA09C1"/>
    <w:rsid w:val="00FA478F"/>
    <w:rsid w:val="00FA5FD0"/>
    <w:rsid w:val="00FB1CC2"/>
    <w:rsid w:val="00FB4F8D"/>
    <w:rsid w:val="00FB7F9C"/>
    <w:rsid w:val="00FC2A78"/>
    <w:rsid w:val="00FD539F"/>
    <w:rsid w:val="00FE4256"/>
    <w:rsid w:val="00FE514F"/>
    <w:rsid w:val="00FE6694"/>
    <w:rsid w:val="00FF2ED5"/>
    <w:rsid w:val="00FF3DF1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rFonts w:eastAsia="Arial Unicode MS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Zaglavlje">
    <w:name w:val="header"/>
    <w:basedOn w:val="Normal"/>
    <w:link w:val="ZaglavljeChar"/>
    <w:rsid w:val="001D293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D293A"/>
  </w:style>
  <w:style w:type="paragraph" w:styleId="Podnoje">
    <w:name w:val="footer"/>
    <w:basedOn w:val="Normal"/>
    <w:rsid w:val="001D293A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626234"/>
    <w:rPr>
      <w:rFonts w:ascii="Tahoma" w:hAnsi="Tahoma" w:cs="Tahoma"/>
      <w:sz w:val="16"/>
      <w:szCs w:val="16"/>
    </w:rPr>
  </w:style>
  <w:style w:type="character" w:customStyle="1" w:styleId="TijelotekstaChar">
    <w:name w:val="Tijelo teksta Char"/>
    <w:link w:val="Tijeloteksta"/>
    <w:rsid w:val="00A6483B"/>
    <w:rPr>
      <w:sz w:val="24"/>
      <w:szCs w:val="24"/>
    </w:rPr>
  </w:style>
  <w:style w:type="character" w:customStyle="1" w:styleId="ZaglavljeChar">
    <w:name w:val="Zaglavlje Char"/>
    <w:link w:val="Zaglavlje"/>
    <w:rsid w:val="00C8095C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1E4D94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67CA4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C67CA4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C67CA4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C67CA4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C67CA4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rFonts w:eastAsia="Arial Unicode MS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Zaglavlje">
    <w:name w:val="header"/>
    <w:basedOn w:val="Normal"/>
    <w:link w:val="ZaglavljeChar"/>
    <w:rsid w:val="001D293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D293A"/>
  </w:style>
  <w:style w:type="paragraph" w:styleId="Podnoje">
    <w:name w:val="footer"/>
    <w:basedOn w:val="Normal"/>
    <w:rsid w:val="001D293A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626234"/>
    <w:rPr>
      <w:rFonts w:ascii="Tahoma" w:hAnsi="Tahoma" w:cs="Tahoma"/>
      <w:sz w:val="16"/>
      <w:szCs w:val="16"/>
    </w:rPr>
  </w:style>
  <w:style w:type="character" w:customStyle="1" w:styleId="TijelotekstaChar">
    <w:name w:val="Tijelo teksta Char"/>
    <w:link w:val="Tijeloteksta"/>
    <w:rsid w:val="00A6483B"/>
    <w:rPr>
      <w:sz w:val="24"/>
      <w:szCs w:val="24"/>
    </w:rPr>
  </w:style>
  <w:style w:type="character" w:customStyle="1" w:styleId="ZaglavljeChar">
    <w:name w:val="Zaglavlje Char"/>
    <w:link w:val="Zaglavlje"/>
    <w:rsid w:val="00C8095C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1E4D94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67CA4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C67CA4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C67CA4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C67CA4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C67CA4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Pavišić</izvorni_sadrzaj>
    <derivirana_varijabla naziv="DomainObject.DonositeljOdluke.Prezime_1">Pavišić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listopada 2015.</izvorni_sadrzaj>
    <derivirana_varijabla naziv="DomainObject.Predmet.DatumIzradeOptuznogAkta_1">19. listopada 2015.</derivirana_varijabla>
  </DomainObject.Predmet.DatumIzradeOptuznogAkta>
  <DomainObject.Predmet.DatumIzradeOptuznogAktaFormated>
    <izvorni_sadrzaj>19.10.2015.</izvorni_sadrzaj>
    <derivirana_varijabla naziv="DomainObject.Predmet.DatumIzradeOptuznogAktaFormated_1">19.10.2015.</derivirana_varijabla>
  </DomainObject.Predmet.DatumIzradeOptuznogAktaFormated>
  <DomainObject.Predmet.DatumOsnivanja>
    <izvorni_sadrzaj>21. listopada 2015.</izvorni_sadrzaj>
    <derivirana_varijabla naziv="DomainObject.Predmet.DatumOsnivanja_1">21.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>Marina</izvorni_sadrzaj>
    <derivirana_varijabla naziv="DomainObject.Predmet.OkrivljenikFizickaOsoba.Ime_1">Marina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Marina Railić</izvorni_sadrzaj>
    <derivirana_varijabla naziv="DomainObject.Predmet.OkrivljenikFizickaOsoba.Naziv_1">Marina Railić</derivirana_varijabla>
  </DomainObject.Predmet.OkrivljenikFizickaOsoba.Naziv>
  <DomainObject.Predmet.OkrivljenikFizickaOsoba.Prezime>
    <izvorni_sadrzaj>Railić</izvorni_sadrzaj>
    <derivirana_varijabla naziv="DomainObject.Predmet.OkrivljenikFizickaOsoba.Prezime_1">Railić</derivirana_varijabla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22696834174</izvorni_sadrzaj>
    <derivirana_varijabla naziv="DomainObject.Predmet.OkrivljenikFizickaOsoba.Oib_1">22696834174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Kzd-19/2015</izvorni_sadrzaj>
    <derivirana_varijabla naziv="DomainObject.Predmet.OznakaBroj_1">Kzd-19/2015</derivirana_varijabla>
  </DomainObject.Predmet.OznakaBroj>
  <DomainObject.Predmet.OznakaBrojOptuznogAkta>
    <izvorni_sadrzaj>KMP-DO-173/15</izvorni_sadrzaj>
    <derivirana_varijabla naziv="DomainObject.Predmet.OznakaBrojOptuznogAkta_1">KMP-DO-173/15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Marina Railić</izvorni_sadrzaj>
    <derivirana_varijabla naziv="DomainObject.Predmet.ProtustrankaFormated_1">  Marina Railić</derivirana_varijabla>
  </DomainObject.Predmet.ProtustrankaFormated>
  <DomainObject.Predmet.ProtustrankaFormatedOIB>
    <izvorni_sadrzaj>  Marina Railić, OIB 22696834174</izvorni_sadrzaj>
    <derivirana_varijabla naziv="DomainObject.Predmet.ProtustrankaFormatedOIB_1">  Marina Railić, OIB 22696834174</derivirana_varijabla>
  </DomainObject.Predmet.ProtustrankaFormatedOIB>
  <DomainObject.Predmet.ProtustrankaFormatedWithAdress>
    <izvorni_sadrzaj> Marina Railić, M.Gupca 23, 10450 Jastrebarsko</izvorni_sadrzaj>
    <derivirana_varijabla naziv="DomainObject.Predmet.ProtustrankaFormatedWithAdress_1"> Marina Railić, M.Gupca 23, 10450 Jastrebarsko</derivirana_varijabla>
  </DomainObject.Predmet.ProtustrankaFormatedWithAdress>
  <DomainObject.Predmet.ProtustrankaFormatedWithAdressOIB>
    <izvorni_sadrzaj> Marina Railić, OIB 22696834174, M.Gupca 23, 10450 Jastrebarsko</izvorni_sadrzaj>
    <derivirana_varijabla naziv="DomainObject.Predmet.ProtustrankaFormatedWithAdressOIB_1"> Marina Railić, OIB 22696834174, M.Gupca 23, 10450 Jastrebarsko</derivirana_varijabla>
  </DomainObject.Predmet.ProtustrankaFormatedWithAdressOIB>
  <DomainObject.Predmet.ProtustrankaWithAdress>
    <izvorni_sadrzaj>Marina Railić M.Gupca 23, 10450 Jastrebarsko</izvorni_sadrzaj>
    <derivirana_varijabla naziv="DomainObject.Predmet.ProtustrankaWithAdress_1">Marina Railić M.Gupca 23, 10450 Jastrebarsko</derivirana_varijabla>
  </DomainObject.Predmet.ProtustrankaWithAdress>
  <DomainObject.Predmet.ProtustrankaWithAdressOIB>
    <izvorni_sadrzaj>Marina Railić, OIB 22696834174, M.Gupca 23, 10450 Jastrebarsko</izvorni_sadrzaj>
    <derivirana_varijabla naziv="DomainObject.Predmet.ProtustrankaWithAdressOIB_1">Marina Railić, OIB 22696834174, M.Gupca 23, 10450 Jastrebarsko</derivirana_varijabla>
  </DomainObject.Predmet.ProtustrankaWithAdressOIB>
  <DomainObject.Predmet.ProtustrankaNazivFormated>
    <izvorni_sadrzaj>Marina Railić</izvorni_sadrzaj>
    <derivirana_varijabla naziv="DomainObject.Predmet.ProtustrankaNazivFormated_1">Marina Railić</derivirana_varijabla>
  </DomainObject.Predmet.ProtustrankaNazivFormated>
  <DomainObject.Predmet.ProtustrankaNazivFormatedOIB>
    <izvorni_sadrzaj>Marina Railić, OIB 22696834174</izvorni_sadrzaj>
    <derivirana_varijabla naziv="DomainObject.Predmet.ProtustrankaNazivFormatedOIB_1">Marina Railić, OIB 22696834174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Referada 6</izvorni_sadrzaj>
    <derivirana_varijabla naziv="DomainObject.Predmet.Referada.Oznaka_1">Referada 6</derivirana_varijabla>
  </DomainObject.Predmet.Referada.Oznaka>
  <DomainObject.Predmet.Referada.Prostorija.Naziv>
    <izvorni_sadrzaj>Soba 22</izvorni_sadrzaj>
    <derivirana_varijabla naziv="DomainObject.Predmet.Referada.Prostorija.Naziv_1">Soba 22</derivirana_varijabla>
  </DomainObject.Predmet.Referada.Prostorija.Naziv>
  <DomainObject.Predmet.Referada.Prostorija.Oznaka>
    <izvorni_sadrzaj>Soba 22</izvorni_sadrzaj>
    <derivirana_varijabla naziv="DomainObject.Predmet.Referada.Prostorija.Oznaka_1">Soba 22</derivirana_varijabla>
  </DomainObject.Predmet.Referada.Prostorija.Oznaka>
  <DomainObject.Predmet.Referada.Sud.Naziv>
    <izvorni_sadrzaj>Općinski sud u Velikoj Gorici</izvorni_sadrzaj>
    <derivirana_varijabla naziv="DomainObject.Predmet.Referada.Sud.Naziv_1">Općinski sud u Velikoj Gorici</derivirana_varijabla>
  </DomainObject.Predmet.Referada.Sud.Naziv>
  <DomainObject.Predmet.Referada.Sudac>
    <izvorni_sadrzaj>Dubravka Pavišić</izvorni_sadrzaj>
    <derivirana_varijabla naziv="DomainObject.Predmet.Referada.Sudac_1">Dubravka Pavišić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ODO VG  KMP-DO-173/15</izvorni_sadrzaj>
    <derivirana_varijabla naziv="DomainObject.Predmet.StrankaFormated_1">  ODO VG  KMP-DO-173/15</derivirana_varijabla>
  </DomainObject.Predmet.StrankaFormated>
  <DomainObject.Predmet.StrankaFormatedOIB>
    <izvorni_sadrzaj>  ODO VG  KMP-DO-173/15</izvorni_sadrzaj>
    <derivirana_varijabla naziv="DomainObject.Predmet.StrankaFormatedOIB_1">  ODO VG  KMP-DO-173/15</derivirana_varijabla>
  </DomainObject.Predmet.StrankaFormatedOIB>
  <DomainObject.Predmet.StrankaFormatedWithAdress>
    <izvorni_sadrzaj> ODO VG  KMP-DO-173/15</izvorni_sadrzaj>
    <derivirana_varijabla naziv="DomainObject.Predmet.StrankaFormatedWithAdress_1"> ODO VG  KMP-DO-173/15</derivirana_varijabla>
  </DomainObject.Predmet.StrankaFormatedWithAdress>
  <DomainObject.Predmet.StrankaFormatedWithAdressOIB>
    <izvorni_sadrzaj> ODO VG  KMP-DO-173/15</izvorni_sadrzaj>
    <derivirana_varijabla naziv="DomainObject.Predmet.StrankaFormatedWithAdressOIB_1"> ODO VG  KMP-DO-173/15</derivirana_varijabla>
  </DomainObject.Predmet.StrankaFormatedWithAdressOIB>
  <DomainObject.Predmet.StrankaWithAdress>
    <izvorni_sadrzaj>ODO VG  KMP-DO-173/15 </izvorni_sadrzaj>
    <derivirana_varijabla naziv="DomainObject.Predmet.StrankaWithAdress_1">ODO VG  KMP-DO-173/15 </derivirana_varijabla>
  </DomainObject.Predmet.StrankaWithAdress>
  <DomainObject.Predmet.StrankaWithAdressOIB>
    <izvorni_sadrzaj>ODO VG  KMP-DO-173/15</izvorni_sadrzaj>
    <derivirana_varijabla naziv="DomainObject.Predmet.StrankaWithAdressOIB_1">ODO VG  KMP-DO-173/15</derivirana_varijabla>
  </DomainObject.Predmet.StrankaWithAdressOIB>
  <DomainObject.Predmet.StrankaNazivFormated>
    <izvorni_sadrzaj>ODO VG  KMP-DO-173/15</izvorni_sadrzaj>
    <derivirana_varijabla naziv="DomainObject.Predmet.StrankaNazivFormated_1">ODO VG  KMP-DO-173/15</derivirana_varijabla>
  </DomainObject.Predmet.StrankaNazivFormated>
  <DomainObject.Predmet.StrankaNazivFormatedOIB>
    <izvorni_sadrzaj>ODO VG  KMP-DO-173/15</izvorni_sadrzaj>
    <derivirana_varijabla naziv="DomainObject.Predmet.StrankaNazivFormatedOIB_1">ODO VG  KMP-DO-173/15</derivirana_varijabla>
  </DomainObject.Predmet.StrankaNazivFormatedOIB>
  <DomainObject.Predmet.Sud.Adresa.Naselje>
    <izvorni_sadrzaj>Velika Gorica</izvorni_sadrzaj>
    <derivirana_varijabla naziv="DomainObject.Predmet.Sud.Adresa.Naselje_1">Velika Gorica</derivirana_varijabla>
  </DomainObject.Predmet.Sud.Adresa.Naselje>
  <DomainObject.Predmet.Sud.Adresa.NaseljeLokativ>
    <izvorni_sadrzaj>Velikoj Gorici</izvorni_sadrzaj>
    <derivirana_varijabla naziv="DomainObject.Predmet.Sud.Adresa.NaseljeLokativ_1">Velikoj Gorici</derivirana_varijabla>
  </DomainObject.Predmet.Sud.Adresa.NaseljeLokativ>
  <DomainObject.Predmet.Sud.Adresa.PostBroj>
    <izvorni_sadrzaj>10410</izvorni_sadrzaj>
    <derivirana_varijabla naziv="DomainObject.Predmet.Sud.Adresa.PostBroj_1">10410</derivirana_varijabla>
  </DomainObject.Predmet.Sud.Adresa.PostBroj>
  <DomainObject.Predmet.Sud.Adresa.UlicaIKBR>
    <izvorni_sadrzaj>Trg kralja Tomislava 36</izvorni_sadrzaj>
    <derivirana_varijabla naziv="DomainObject.Predmet.Sud.Adresa.UlicaIKBR_1">Trg kralja Tomislava 36</derivirana_varijabla>
  </DomainObject.Predmet.Sud.Adresa.UlicaIKBR>
  <DomainObject.Predmet.Sud.Naziv>
    <izvorni_sadrzaj>Općinski sud u Velikoj Gorici</izvorni_sadrzaj>
    <derivirana_varijabla naziv="DomainObject.Predmet.Sud.Naziv_1">Općinski sud u Velikoj Gorici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Velikoj Gorici</izvorni_sadrzaj>
    <derivirana_varijabla naziv="DomainObject.Predmet.TrenutnaLokacijaSpisa.Sud.Naziv_1">Općinski sud u Velikoj Gorici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Velikoj Gorici</izvorni_sadrzaj>
    <derivirana_varijabla naziv="DomainObject.Predmet.UstrojstvenaJedinicaVodi.Sud.Naziv_1">Općinski sud u Velikoj Gorici</derivirana_varijabla>
  </DomainObject.Predmet.UstrojstvenaJedinicaVodi.Sud.Naziv>
  <DomainObject.Predmet.VrstaSpora.Naziv>
    <izvorni_sadrzaj>Pripremni postupak - 1 mlt. 1 djelo</izvorni_sadrzaj>
    <derivirana_varijabla naziv="DomainObject.Predmet.VrstaSpora.Naziv_1">Pripremni postupak - 1 mlt. 1 djelo</derivirana_varijabla>
  </DomainObject.Predmet.VrstaSpora.Naziv>
  <DomainObject.Predmet.Zapisnicar>
    <izvorni_sadrzaj>Biljana Friščić</izvorni_sadrzaj>
    <derivirana_varijabla naziv="DomainObject.Predmet.Zapisnicar_1">Biljana Friščić</derivirana_varijabla>
  </DomainObject.Predmet.Zapisnicar>
  <DomainObject.Predmet.StrankaListFormated>
    <izvorni_sadrzaj>
      <item>ODO VG  KMP-DO-173/15</item>
    </izvorni_sadrzaj>
    <derivirana_varijabla naziv="DomainObject.Predmet.StrankaListFormated_1">
      <item>ODO VG  KMP-DO-173/15</item>
    </derivirana_varijabla>
  </DomainObject.Predmet.StrankaListFormated>
  <DomainObject.Predmet.StrankaListFormatedOIB>
    <izvorni_sadrzaj>
      <item>ODO VG  KMP-DO-173/15</item>
    </izvorni_sadrzaj>
    <derivirana_varijabla naziv="DomainObject.Predmet.StrankaListFormatedOIB_1">
      <item>ODO VG  KMP-DO-173/15</item>
    </derivirana_varijabla>
  </DomainObject.Predmet.StrankaListFormatedOIB>
  <DomainObject.Predmet.StrankaListFormatedWithAdress>
    <izvorni_sadrzaj>
      <item>ODO VG  KMP-DO-173/15</item>
    </izvorni_sadrzaj>
    <derivirana_varijabla naziv="DomainObject.Predmet.StrankaListFormatedWithAdress_1">
      <item>ODO VG  KMP-DO-173/15</item>
    </derivirana_varijabla>
  </DomainObject.Predmet.StrankaListFormatedWithAdress>
  <DomainObject.Predmet.StrankaListFormatedWithAdressOIB>
    <izvorni_sadrzaj>
      <item>ODO VG  KMP-DO-173/15</item>
    </izvorni_sadrzaj>
    <derivirana_varijabla naziv="DomainObject.Predmet.StrankaListFormatedWithAdressOIB_1">
      <item>ODO VG  KMP-DO-173/15</item>
    </derivirana_varijabla>
  </DomainObject.Predmet.StrankaListFormatedWithAdressOIB>
  <DomainObject.Predmet.StrankaListNazivFormated>
    <izvorni_sadrzaj>
      <item>ODO VG  KMP-DO-173/15</item>
    </izvorni_sadrzaj>
    <derivirana_varijabla naziv="DomainObject.Predmet.StrankaListNazivFormated_1">
      <item>ODO VG  KMP-DO-173/15</item>
    </derivirana_varijabla>
  </DomainObject.Predmet.StrankaListNazivFormated>
  <DomainObject.Predmet.StrankaListNazivFormatedOIB>
    <izvorni_sadrzaj>
      <item>ODO VG  KMP-DO-173/15</item>
    </izvorni_sadrzaj>
    <derivirana_varijabla naziv="DomainObject.Predmet.StrankaListNazivFormatedOIB_1">
      <item>ODO VG  KMP-DO-173/15</item>
    </derivirana_varijabla>
  </DomainObject.Predmet.StrankaListNazivFormatedOIB>
  <DomainObject.Predmet.ProtuStrankaListFormated>
    <izvorni_sadrzaj>
      <item>Marina Railić</item>
    </izvorni_sadrzaj>
    <derivirana_varijabla naziv="DomainObject.Predmet.ProtuStrankaListFormated_1">
      <item>Marina Railić</item>
    </derivirana_varijabla>
  </DomainObject.Predmet.ProtuStrankaListFormated>
  <DomainObject.Predmet.ProtuStrankaListFormatedOIB>
    <izvorni_sadrzaj>
      <item>Marina Railić, OIB 22696834174</item>
    </izvorni_sadrzaj>
    <derivirana_varijabla naziv="DomainObject.Predmet.ProtuStrankaListFormatedOIB_1">
      <item>Marina Railić, OIB 22696834174</item>
    </derivirana_varijabla>
  </DomainObject.Predmet.ProtuStrankaListFormatedOIB>
  <DomainObject.Predmet.ProtuStrankaListFormatedWithAdress>
    <izvorni_sadrzaj>
      <item>Marina Railić, M.Gupca 23, 10450 Jastrebarsko</item>
    </izvorni_sadrzaj>
    <derivirana_varijabla naziv="DomainObject.Predmet.ProtuStrankaListFormatedWithAdress_1">
      <item>Marina Railić, M.Gupca 23, 10450 Jastrebarsko</item>
    </derivirana_varijabla>
  </DomainObject.Predmet.ProtuStrankaListFormatedWithAdress>
  <DomainObject.Predmet.ProtuStrankaListFormatedWithAdressOIB>
    <izvorni_sadrzaj>
      <item>Marina Railić, OIB 22696834174, M.Gupca 23, 10450 Jastrebarsko</item>
    </izvorni_sadrzaj>
    <derivirana_varijabla naziv="DomainObject.Predmet.ProtuStrankaListFormatedWithAdressOIB_1">
      <item>Marina Railić, OIB 22696834174, M.Gupca 23, 10450 Jastrebarsko</item>
    </derivirana_varijabla>
  </DomainObject.Predmet.ProtuStrankaListFormatedWithAdressOIB>
  <DomainObject.Predmet.ProtuStrankaListNazivFormated>
    <izvorni_sadrzaj>
      <item>Marina Railić</item>
    </izvorni_sadrzaj>
    <derivirana_varijabla naziv="DomainObject.Predmet.ProtuStrankaListNazivFormated_1">
      <item>Marina Railić</item>
    </derivirana_varijabla>
  </DomainObject.Predmet.ProtuStrankaListNazivFormated>
  <DomainObject.Predmet.ProtuStrankaListNazivFormatedOIB>
    <izvorni_sadrzaj>
      <item>Marina Railić, OIB 22696834174</item>
    </izvorni_sadrzaj>
    <derivirana_varijabla naziv="DomainObject.Predmet.ProtuStrankaListNazivFormatedOIB_1">
      <item>Marina Railić, OIB 22696834174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178</izvorni_sadrzaj>
    <derivirana_varijabla naziv="DomainObject.Predmet.ClanakZakona_1">178</derivirana_varijabla>
  </DomainObject.Predmet.ClanakZakona>
  <DomainObject.Predmet.ClanakZakonaFull>
    <izvorni_sadrzaj> stavka 1.</izvorni_sadrzaj>
    <derivirana_varijabla naziv="DomainObject.Predmet.ClanakZakonaFull_1"> stavka 1.</derivirana_varijabla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ODO VG  KMP-DO-173/15</izvorni_sadrzaj>
    <derivirana_varijabla naziv="DomainObject.Predmet.StrankaIDrugi_1">ODO VG  KMP-DO-173/15</derivirana_varijabla>
  </DomainObject.Predmet.StrankaIDrugi>
  <DomainObject.Predmet.ProtustrankaIDrugi>
    <izvorni_sadrzaj>Marina Railić</izvorni_sadrzaj>
    <derivirana_varijabla naziv="DomainObject.Predmet.ProtustrankaIDrugi_1">Marina Railić</derivirana_varijabla>
  </DomainObject.Predmet.ProtustrankaIDrugi>
  <DomainObject.Predmet.StrankaIDrugiAdressOIB>
    <izvorni_sadrzaj>ODO VG  KMP-DO-173/15</izvorni_sadrzaj>
    <derivirana_varijabla naziv="DomainObject.Predmet.StrankaIDrugiAdressOIB_1">ODO VG  KMP-DO-173/15</derivirana_varijabla>
  </DomainObject.Predmet.StrankaIDrugiAdressOIB>
  <DomainObject.Predmet.ProtustrankaIDrugiAdressOIB>
    <izvorni_sadrzaj>Marina Railić, OIB 22696834174, M.Gupca 23, 10450 Jastrebarsko</izvorni_sadrzaj>
    <derivirana_varijabla naziv="DomainObject.Predmet.ProtustrankaIDrugiAdressOIB_1">Marina Railić, OIB 22696834174, M.Gupca 23,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ODO VG  KMP-DO-173/15</item>
      <item>Marina Railić</item>
    </izvorni_sadrzaj>
    <derivirana_varijabla naziv="DomainObject.Predmet.SudioniciListNaziv_1">
      <item>ODO VG  KMP-DO-173/15</item>
      <item>Marina Railić</item>
    </derivirana_varijabla>
  </DomainObject.Predmet.SudioniciListNaziv>
  <DomainObject.Predmet.SudioniciListAdressOIB>
    <izvorni_sadrzaj>
      <item>ODO VG  KMP-DO-173/15</item>
      <item>Marina Railić, OIB 22696834174, M.Gupca 23,10450 Jastrebarsko</item>
    </izvorni_sadrzaj>
    <derivirana_varijabla naziv="DomainObject.Predmet.SudioniciListAdressOIB_1">
      <item>ODO VG  KMP-DO-173/15</item>
      <item>Marina Railić, OIB 22696834174, M.Gupca 23,10450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22696834174</item>
    </izvorni_sadrzaj>
    <derivirana_varijabla naziv="DomainObject.Predmet.SudioniciListNazivOIB_1">
      <item>, OIB null</item>
      <item>, OIB 22696834174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18FBD3-E3BE-4967-A6BB-3E50E58427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MasterTemplate.dotm</Template>
  <TotalTime>35</TotalTime>
  <Pages>5</Pages>
  <Words>1165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yx</Company>
  <LinksUpToDate>false</LinksUpToDate>
  <CharactersWithSpaces>6992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xy</dc:creator>
  <cp:lastModifiedBy>Mirko Schmitlechner</cp:lastModifiedBy>
  <cp:revision>28</cp:revision>
  <cp:lastPrinted>2015-12-22T12:29:00Z</cp:lastPrinted>
  <dcterms:created xsi:type="dcterms:W3CDTF">2015-12-04T12:34:00Z</dcterms:created>
  <dcterms:modified xsi:type="dcterms:W3CDTF">2022-03-07T09:11:00Z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Novi sadržaj odluke</vt:lpwstr>
  </property>
  <property fmtid="{D5CDD505-2E9C-101B-9397-08002B2CF9AE}" pid="4" name="CC_coloring">
    <vt:bool>false</vt:bool>
  </property>
  <property fmtid="{D5CDD505-2E9C-101B-9397-08002B2CF9AE}" pid="5" name="BrojStranica">
    <vt:i4>5</vt:i4>
  </property>
</Properties>
</file>